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05DCE" w14:textId="77777777" w:rsidR="001407FC" w:rsidRPr="007835E3" w:rsidRDefault="001407FC" w:rsidP="001407FC">
      <w:pPr>
        <w:jc w:val="right"/>
        <w:rPr>
          <w:sz w:val="28"/>
          <w:szCs w:val="28"/>
          <w:lang w:val="en-US"/>
        </w:rPr>
      </w:pPr>
    </w:p>
    <w:p w14:paraId="2C26EF86" w14:textId="2B5C30FA" w:rsidR="00096C53" w:rsidRPr="00313E74" w:rsidRDefault="00096C53" w:rsidP="00C84DCB">
      <w:pPr>
        <w:framePr w:w="4518" w:h="631" w:hSpace="181" w:wrap="notBeside" w:vAnchor="page" w:hAnchor="page" w:x="18623" w:y="1055" w:anchorLock="1"/>
        <w:jc w:val="center"/>
      </w:pPr>
      <w:r w:rsidRPr="00313E74">
        <w:t>Приложение</w:t>
      </w:r>
    </w:p>
    <w:p w14:paraId="6CBFBE85" w14:textId="77777777" w:rsidR="00096C53" w:rsidRPr="00313E74" w:rsidRDefault="00096C53" w:rsidP="00C84DCB">
      <w:pPr>
        <w:framePr w:w="4518" w:h="631" w:hSpace="181" w:wrap="notBeside" w:vAnchor="page" w:hAnchor="page" w:x="18623" w:y="1055" w:anchorLock="1"/>
        <w:jc w:val="center"/>
      </w:pPr>
      <w:r w:rsidRPr="00313E74">
        <w:t xml:space="preserve">к письму АО «СО ЕЭС» </w:t>
      </w:r>
    </w:p>
    <w:p w14:paraId="12FCE22A" w14:textId="078E4AF2" w:rsidR="00096C53" w:rsidRPr="00313E74" w:rsidRDefault="00096C53" w:rsidP="00C84DCB">
      <w:pPr>
        <w:framePr w:w="4518" w:h="631" w:hSpace="181" w:wrap="notBeside" w:vAnchor="page" w:hAnchor="page" w:x="18623" w:y="1055" w:anchorLock="1"/>
        <w:jc w:val="center"/>
      </w:pPr>
      <w:r w:rsidRPr="00313E74">
        <w:t>от _</w:t>
      </w:r>
      <w:r w:rsidR="00D276B4">
        <w:rPr>
          <w:u w:val="single"/>
        </w:rPr>
        <w:t>27.04.2020</w:t>
      </w:r>
      <w:r w:rsidRPr="00313E74">
        <w:t xml:space="preserve">_№ </w:t>
      </w:r>
      <w:proofErr w:type="spellStart"/>
      <w:r w:rsidR="00F355A1" w:rsidRPr="00313E74">
        <w:rPr>
          <w:u w:val="single"/>
        </w:rPr>
        <w:t>В32</w:t>
      </w:r>
      <w:proofErr w:type="spellEnd"/>
      <w:r w:rsidR="00804C3A" w:rsidRPr="00313E74">
        <w:rPr>
          <w:u w:val="single"/>
        </w:rPr>
        <w:t>-</w:t>
      </w:r>
      <w:r w:rsidR="00804C3A" w:rsidRPr="00313E74">
        <w:rPr>
          <w:u w:val="single"/>
          <w:lang w:val="en-US"/>
        </w:rPr>
        <w:t>II</w:t>
      </w:r>
      <w:r w:rsidR="00804C3A" w:rsidRPr="00313E74">
        <w:rPr>
          <w:u w:val="single"/>
        </w:rPr>
        <w:t>-3-19-</w:t>
      </w:r>
      <w:r w:rsidR="00D276B4">
        <w:rPr>
          <w:u w:val="single"/>
        </w:rPr>
        <w:t>4381</w:t>
      </w:r>
    </w:p>
    <w:p w14:paraId="4D6BC0E8" w14:textId="5A1982C2" w:rsidR="000F1E5F" w:rsidRPr="00313E74" w:rsidRDefault="000F1E5F" w:rsidP="000F1E5F">
      <w:pPr>
        <w:jc w:val="center"/>
        <w:rPr>
          <w:b/>
          <w:sz w:val="28"/>
          <w:szCs w:val="28"/>
        </w:rPr>
      </w:pPr>
      <w:r w:rsidRPr="00313E74">
        <w:rPr>
          <w:b/>
          <w:sz w:val="28"/>
          <w:szCs w:val="28"/>
        </w:rPr>
        <w:t>Заключение</w:t>
      </w:r>
    </w:p>
    <w:p w14:paraId="39D459DA" w14:textId="77777777" w:rsidR="000F1E5F" w:rsidRPr="00313E74" w:rsidRDefault="000F1E5F" w:rsidP="000F1E5F">
      <w:pPr>
        <w:jc w:val="center"/>
        <w:rPr>
          <w:b/>
          <w:sz w:val="28"/>
          <w:szCs w:val="28"/>
        </w:rPr>
      </w:pPr>
      <w:r w:rsidRPr="00313E74">
        <w:rPr>
          <w:b/>
          <w:sz w:val="28"/>
          <w:szCs w:val="28"/>
        </w:rPr>
        <w:t>о рассмотрении инвестиционной программы субъекта электроэнергетики</w:t>
      </w:r>
      <w:bookmarkStart w:id="0" w:name="_GoBack"/>
      <w:bookmarkEnd w:id="0"/>
    </w:p>
    <w:p w14:paraId="2287C44F" w14:textId="77777777" w:rsidR="000F1E5F" w:rsidRPr="00313E74" w:rsidRDefault="000F1E5F" w:rsidP="000F1E5F">
      <w:pPr>
        <w:suppressAutoHyphens/>
        <w:rPr>
          <w:b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31"/>
        <w:gridCol w:w="993"/>
        <w:gridCol w:w="575"/>
        <w:gridCol w:w="284"/>
        <w:gridCol w:w="1550"/>
        <w:gridCol w:w="681"/>
        <w:gridCol w:w="170"/>
        <w:gridCol w:w="567"/>
      </w:tblGrid>
      <w:tr w:rsidR="000F1E5F" w:rsidRPr="00313E74" w14:paraId="7B1440F0" w14:textId="77777777" w:rsidTr="000F2CF4"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2C272" w14:textId="77777777" w:rsidR="000F1E5F" w:rsidRPr="00313E74" w:rsidRDefault="000F1E5F" w:rsidP="001F1888">
            <w:pPr>
              <w:suppressAutoHyphens/>
              <w:jc w:val="center"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АО «СО ЕЭС», г. Москва</w:t>
            </w:r>
          </w:p>
        </w:tc>
        <w:tc>
          <w:tcPr>
            <w:tcW w:w="993" w:type="dxa"/>
            <w:vAlign w:val="bottom"/>
            <w:hideMark/>
          </w:tcPr>
          <w:p w14:paraId="2C6A6EA6" w14:textId="77777777" w:rsidR="000F1E5F" w:rsidRPr="00313E74" w:rsidRDefault="000F1E5F" w:rsidP="001F1888">
            <w:pPr>
              <w:suppressAutoHyphens/>
              <w:jc w:val="right"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3AAFA" w14:textId="05485D36" w:rsidR="000F1E5F" w:rsidRPr="00313E74" w:rsidRDefault="004E4E1D" w:rsidP="00227802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313E74">
              <w:rPr>
                <w:sz w:val="28"/>
                <w:szCs w:val="28"/>
              </w:rPr>
              <w:t>22</w:t>
            </w:r>
          </w:p>
        </w:tc>
        <w:tc>
          <w:tcPr>
            <w:tcW w:w="284" w:type="dxa"/>
            <w:vAlign w:val="bottom"/>
            <w:hideMark/>
          </w:tcPr>
          <w:p w14:paraId="1562F60A" w14:textId="77777777" w:rsidR="000F1E5F" w:rsidRPr="00313E74" w:rsidRDefault="000F1E5F" w:rsidP="001F1888">
            <w:pPr>
              <w:suppressAutoHyphens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5A079" w14:textId="1E74C4C3" w:rsidR="000F1E5F" w:rsidRPr="00313E74" w:rsidRDefault="00013D66" w:rsidP="001F1888">
            <w:pPr>
              <w:suppressAutoHyphens/>
              <w:jc w:val="center"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апреля</w:t>
            </w:r>
          </w:p>
        </w:tc>
        <w:tc>
          <w:tcPr>
            <w:tcW w:w="681" w:type="dxa"/>
            <w:vAlign w:val="bottom"/>
            <w:hideMark/>
          </w:tcPr>
          <w:p w14:paraId="7169F654" w14:textId="53B6399D" w:rsidR="000F1E5F" w:rsidRPr="00313E74" w:rsidRDefault="000F1E5F" w:rsidP="009C5D5E">
            <w:pPr>
              <w:suppressAutoHyphens/>
              <w:jc w:val="right"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20</w:t>
            </w:r>
            <w:r w:rsidR="00013D66" w:rsidRPr="00313E74">
              <w:rPr>
                <w:sz w:val="28"/>
                <w:szCs w:val="28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BF373" w14:textId="77777777" w:rsidR="000F1E5F" w:rsidRPr="00313E74" w:rsidRDefault="000F1E5F" w:rsidP="001F1888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10572ADE" w14:textId="77777777" w:rsidR="000F1E5F" w:rsidRPr="00313E74" w:rsidRDefault="000F1E5F" w:rsidP="001F1888">
            <w:pPr>
              <w:suppressAutoHyphens/>
              <w:rPr>
                <w:sz w:val="28"/>
                <w:szCs w:val="28"/>
              </w:rPr>
            </w:pPr>
            <w:r w:rsidRPr="00313E74">
              <w:rPr>
                <w:sz w:val="28"/>
                <w:szCs w:val="28"/>
              </w:rPr>
              <w:t>г.</w:t>
            </w:r>
          </w:p>
        </w:tc>
      </w:tr>
    </w:tbl>
    <w:p w14:paraId="6BD64F35" w14:textId="7B37A589" w:rsidR="000F1E5F" w:rsidRPr="00313E74" w:rsidRDefault="000F1E5F" w:rsidP="004C532F">
      <w:pPr>
        <w:suppressAutoHyphens/>
        <w:spacing w:line="276" w:lineRule="auto"/>
        <w:rPr>
          <w:sz w:val="28"/>
          <w:szCs w:val="28"/>
        </w:rPr>
      </w:pPr>
      <w:r w:rsidRPr="00313E74">
        <w:rPr>
          <w:sz w:val="28"/>
          <w:szCs w:val="28"/>
        </w:rPr>
        <w:t xml:space="preserve">Заключение выдано </w:t>
      </w:r>
      <w:r w:rsidRPr="00313E74">
        <w:rPr>
          <w:sz w:val="28"/>
          <w:szCs w:val="28"/>
          <w:u w:val="single"/>
        </w:rPr>
        <w:t>Минэнерго России</w:t>
      </w:r>
      <w:r w:rsidR="00B51BA9" w:rsidRPr="00313E74">
        <w:rPr>
          <w:sz w:val="28"/>
          <w:szCs w:val="28"/>
          <w:u w:val="single"/>
        </w:rPr>
        <w:t xml:space="preserve"> </w:t>
      </w:r>
      <w:r w:rsidRPr="00313E74">
        <w:rPr>
          <w:sz w:val="28"/>
          <w:szCs w:val="28"/>
        </w:rPr>
        <w:t xml:space="preserve">по проекту корректировки инвестиционной программы </w:t>
      </w:r>
      <w:r w:rsidR="00013D66" w:rsidRPr="00313E74">
        <w:rPr>
          <w:sz w:val="28"/>
          <w:szCs w:val="28"/>
        </w:rPr>
        <w:t xml:space="preserve">ПАО «Россети Северный Кавказ» на </w:t>
      </w:r>
      <w:r w:rsidRPr="00313E74">
        <w:rPr>
          <w:sz w:val="28"/>
          <w:szCs w:val="28"/>
        </w:rPr>
        <w:t>период</w:t>
      </w:r>
      <w:r w:rsidR="00F355A1" w:rsidRPr="00313E74">
        <w:rPr>
          <w:sz w:val="28"/>
          <w:szCs w:val="28"/>
        </w:rPr>
        <w:t xml:space="preserve"> </w:t>
      </w:r>
      <w:r w:rsidRPr="00313E74">
        <w:rPr>
          <w:sz w:val="28"/>
          <w:szCs w:val="28"/>
        </w:rPr>
        <w:t>201</w:t>
      </w:r>
      <w:r w:rsidR="00FD4D57" w:rsidRPr="00313E74">
        <w:rPr>
          <w:sz w:val="28"/>
          <w:szCs w:val="28"/>
        </w:rPr>
        <w:t>6</w:t>
      </w:r>
      <w:r w:rsidR="001650DE" w:rsidRPr="00313E74">
        <w:rPr>
          <w:sz w:val="28"/>
          <w:szCs w:val="28"/>
        </w:rPr>
        <w:t xml:space="preserve"> – </w:t>
      </w:r>
      <w:r w:rsidRPr="00313E74">
        <w:rPr>
          <w:sz w:val="28"/>
          <w:szCs w:val="28"/>
        </w:rPr>
        <w:t>20</w:t>
      </w:r>
      <w:r w:rsidR="00671F7C" w:rsidRPr="00313E74">
        <w:rPr>
          <w:sz w:val="28"/>
          <w:szCs w:val="28"/>
        </w:rPr>
        <w:t>22</w:t>
      </w:r>
      <w:r w:rsidR="00F355A1" w:rsidRPr="00313E74">
        <w:rPr>
          <w:sz w:val="28"/>
          <w:szCs w:val="28"/>
        </w:rPr>
        <w:t xml:space="preserve"> г</w:t>
      </w:r>
      <w:r w:rsidR="00FD4D57" w:rsidRPr="00313E74">
        <w:rPr>
          <w:sz w:val="28"/>
          <w:szCs w:val="28"/>
        </w:rPr>
        <w:t xml:space="preserve">оды </w:t>
      </w:r>
      <w:r w:rsidR="00925FFA" w:rsidRPr="00313E74">
        <w:rPr>
          <w:sz w:val="28"/>
          <w:szCs w:val="28"/>
        </w:rPr>
        <w:t xml:space="preserve">(далее – </w:t>
      </w:r>
      <w:r w:rsidR="00842810" w:rsidRPr="00313E74">
        <w:rPr>
          <w:sz w:val="28"/>
          <w:szCs w:val="28"/>
        </w:rPr>
        <w:t>п</w:t>
      </w:r>
      <w:r w:rsidR="00BD1766" w:rsidRPr="00313E74">
        <w:rPr>
          <w:sz w:val="28"/>
          <w:szCs w:val="28"/>
        </w:rPr>
        <w:t xml:space="preserve">роект </w:t>
      </w:r>
      <w:r w:rsidR="00925FFA" w:rsidRPr="00313E74">
        <w:rPr>
          <w:sz w:val="28"/>
          <w:szCs w:val="28"/>
        </w:rPr>
        <w:t>ИП)</w:t>
      </w:r>
      <w:r w:rsidR="00B51BA9" w:rsidRPr="00313E74">
        <w:rPr>
          <w:sz w:val="28"/>
          <w:szCs w:val="28"/>
        </w:rPr>
        <w:t>.</w:t>
      </w:r>
    </w:p>
    <w:p w14:paraId="5CE9C9F2" w14:textId="0DF9300B" w:rsidR="000F1E5F" w:rsidRPr="00313E74" w:rsidRDefault="000F2CF4" w:rsidP="004C532F">
      <w:pPr>
        <w:suppressAutoHyphens/>
        <w:spacing w:line="276" w:lineRule="auto"/>
        <w:jc w:val="both"/>
        <w:rPr>
          <w:sz w:val="28"/>
          <w:szCs w:val="28"/>
        </w:rPr>
      </w:pPr>
      <w:r w:rsidRPr="00313E74">
        <w:rPr>
          <w:sz w:val="28"/>
          <w:szCs w:val="28"/>
        </w:rPr>
        <w:t xml:space="preserve">Проект </w:t>
      </w:r>
      <w:r w:rsidR="000F1E5F" w:rsidRPr="00313E74">
        <w:rPr>
          <w:sz w:val="28"/>
          <w:szCs w:val="28"/>
        </w:rPr>
        <w:t>ИП рассмотрен АО «СО ЕЭС» в соответствии с Правилами утверждения инвестиционных программ субъектов электроэнергетики, утвержденны</w:t>
      </w:r>
      <w:r w:rsidRPr="00313E74">
        <w:rPr>
          <w:sz w:val="28"/>
          <w:szCs w:val="28"/>
        </w:rPr>
        <w:t>ми</w:t>
      </w:r>
      <w:r w:rsidR="000F1E5F" w:rsidRPr="00313E74">
        <w:rPr>
          <w:sz w:val="28"/>
          <w:szCs w:val="28"/>
        </w:rPr>
        <w:t xml:space="preserve"> </w:t>
      </w:r>
      <w:r w:rsidR="00925FFA" w:rsidRPr="00313E74">
        <w:rPr>
          <w:sz w:val="28"/>
          <w:szCs w:val="28"/>
        </w:rPr>
        <w:t>п</w:t>
      </w:r>
      <w:r w:rsidR="000F1E5F" w:rsidRPr="00313E74">
        <w:rPr>
          <w:sz w:val="28"/>
          <w:szCs w:val="28"/>
        </w:rPr>
        <w:t>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0FF51DE3" w14:textId="77777777" w:rsidR="000F1E5F" w:rsidRPr="00313E74" w:rsidRDefault="000F1E5F" w:rsidP="004C532F">
      <w:pPr>
        <w:suppressAutoHyphens/>
        <w:spacing w:line="276" w:lineRule="auto"/>
        <w:jc w:val="both"/>
        <w:rPr>
          <w:sz w:val="28"/>
          <w:szCs w:val="28"/>
        </w:rPr>
      </w:pPr>
      <w:r w:rsidRPr="00313E74">
        <w:rPr>
          <w:sz w:val="28"/>
          <w:szCs w:val="28"/>
        </w:rPr>
        <w:t>В результате рассмотрения АО «СО ЕЭС» установлено:</w:t>
      </w:r>
    </w:p>
    <w:p w14:paraId="3A2DF7F0" w14:textId="2264539E" w:rsidR="00784F36" w:rsidRPr="00313E74" w:rsidRDefault="00784F36" w:rsidP="001407FC">
      <w:pPr>
        <w:suppressAutoHyphens/>
        <w:jc w:val="both"/>
        <w:rPr>
          <w:sz w:val="28"/>
          <w:szCs w:val="28"/>
        </w:rPr>
      </w:pPr>
    </w:p>
    <w:p w14:paraId="1F234AA4" w14:textId="77777777" w:rsidR="006A4CD1" w:rsidRPr="00313E74" w:rsidRDefault="006A4CD1" w:rsidP="005E66F1">
      <w:pPr>
        <w:pStyle w:val="af3"/>
        <w:numPr>
          <w:ilvl w:val="0"/>
          <w:numId w:val="23"/>
        </w:numPr>
        <w:suppressAutoHyphens/>
        <w:jc w:val="both"/>
        <w:rPr>
          <w:b/>
          <w:sz w:val="28"/>
          <w:szCs w:val="28"/>
        </w:rPr>
      </w:pPr>
      <w:r w:rsidRPr="00313E74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219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3"/>
        <w:gridCol w:w="2386"/>
        <w:gridCol w:w="1502"/>
        <w:gridCol w:w="3923"/>
        <w:gridCol w:w="3164"/>
        <w:gridCol w:w="1571"/>
        <w:gridCol w:w="1571"/>
        <w:gridCol w:w="1571"/>
        <w:gridCol w:w="2052"/>
        <w:gridCol w:w="1650"/>
        <w:gridCol w:w="2099"/>
      </w:tblGrid>
      <w:tr w:rsidR="006A4CD1" w:rsidRPr="00313E74" w14:paraId="1E20558F" w14:textId="77777777" w:rsidTr="00A869E8">
        <w:trPr>
          <w:trHeight w:val="20"/>
          <w:tblHeader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63FD" w14:textId="77777777" w:rsidR="006A4CD1" w:rsidRPr="00313E74" w:rsidRDefault="006A4CD1" w:rsidP="001F1888">
            <w:pPr>
              <w:suppressAutoHyphens/>
              <w:jc w:val="center"/>
            </w:pPr>
            <w:r w:rsidRPr="00313E74">
              <w:t>№ п/п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C2EA" w14:textId="77777777" w:rsidR="006A4CD1" w:rsidRPr="00313E74" w:rsidRDefault="006A4CD1" w:rsidP="001F1888">
            <w:pPr>
              <w:suppressAutoHyphens/>
              <w:jc w:val="center"/>
            </w:pPr>
            <w:r w:rsidRPr="00313E74">
              <w:t>Наименование инвестиционного проекта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7B53" w14:textId="77777777" w:rsidR="006A4CD1" w:rsidRPr="00313E74" w:rsidRDefault="006A4CD1" w:rsidP="001F1888">
            <w:pPr>
              <w:suppressAutoHyphens/>
              <w:jc w:val="center"/>
            </w:pPr>
            <w:r w:rsidRPr="00313E74">
              <w:t xml:space="preserve">Год реализации (постановки под напряжение) </w:t>
            </w:r>
            <w:r w:rsidRPr="00313E74">
              <w:br/>
              <w:t>в соответствии с проектом ИП</w:t>
            </w: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03B4" w14:textId="20D6814B" w:rsidR="006A4CD1" w:rsidRPr="00313E74" w:rsidRDefault="004E37DF" w:rsidP="001F1888">
            <w:pPr>
              <w:suppressAutoHyphens/>
              <w:jc w:val="center"/>
            </w:pPr>
            <w:r w:rsidRPr="00313E74">
              <w:t xml:space="preserve">Предложения по доработке </w:t>
            </w:r>
            <w:r w:rsidR="00842810" w:rsidRPr="00313E74">
              <w:t>п</w:t>
            </w:r>
            <w:r w:rsidR="006A4CD1" w:rsidRPr="00313E74">
              <w:t>роекта ИП / документ-основание (при наличии)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0774" w14:textId="77777777" w:rsidR="006A4CD1" w:rsidRPr="00313E74" w:rsidRDefault="006A4CD1" w:rsidP="001F1888">
            <w:pPr>
              <w:suppressAutoHyphens/>
              <w:jc w:val="center"/>
            </w:pPr>
            <w:r w:rsidRPr="00313E74">
              <w:t>Возможные риски для энергосистемы</w:t>
            </w:r>
          </w:p>
        </w:tc>
        <w:tc>
          <w:tcPr>
            <w:tcW w:w="10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B8AB" w14:textId="77777777" w:rsidR="006A4CD1" w:rsidRPr="00313E74" w:rsidRDefault="006A4CD1" w:rsidP="001F1888">
            <w:pPr>
              <w:suppressAutoHyphens/>
              <w:jc w:val="center"/>
            </w:pPr>
            <w:r w:rsidRPr="00313E74">
              <w:t>Документы, предусматривающие мероприятия и сроки их реализации</w:t>
            </w:r>
          </w:p>
        </w:tc>
      </w:tr>
      <w:tr w:rsidR="00447F5A" w:rsidRPr="00313E74" w14:paraId="05581242" w14:textId="77777777" w:rsidTr="00A869E8">
        <w:trPr>
          <w:trHeight w:val="20"/>
          <w:tblHeader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15D5" w14:textId="77777777" w:rsidR="00447F5A" w:rsidRPr="00313E74" w:rsidRDefault="00447F5A" w:rsidP="00447F5A"/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5FC5" w14:textId="77777777" w:rsidR="00447F5A" w:rsidRPr="00313E74" w:rsidRDefault="00447F5A" w:rsidP="00447F5A"/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0F23" w14:textId="77777777" w:rsidR="00447F5A" w:rsidRPr="00313E74" w:rsidRDefault="00447F5A" w:rsidP="00447F5A"/>
        </w:tc>
        <w:tc>
          <w:tcPr>
            <w:tcW w:w="3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943F" w14:textId="77777777" w:rsidR="00447F5A" w:rsidRPr="00313E74" w:rsidRDefault="00447F5A" w:rsidP="00447F5A"/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0942" w14:textId="77777777" w:rsidR="00447F5A" w:rsidRPr="00313E74" w:rsidRDefault="00447F5A" w:rsidP="00447F5A"/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F0B0" w14:textId="792D0EEB" w:rsidR="00447F5A" w:rsidRPr="00313E74" w:rsidRDefault="00013D66" w:rsidP="00F25860">
            <w:pPr>
              <w:suppressAutoHyphens/>
              <w:jc w:val="center"/>
            </w:pPr>
            <w:r w:rsidRPr="00313E74">
              <w:rPr>
                <w:b/>
              </w:rPr>
              <w:t xml:space="preserve">Проект </w:t>
            </w:r>
            <w:r w:rsidR="00447F5A" w:rsidRPr="00313E74">
              <w:rPr>
                <w:b/>
              </w:rPr>
              <w:t>СиПР ЕЭС России на 20</w:t>
            </w:r>
            <w:r w:rsidRPr="00313E74">
              <w:rPr>
                <w:b/>
              </w:rPr>
              <w:t>20</w:t>
            </w:r>
            <w:r w:rsidR="00447F5A" w:rsidRPr="00313E74">
              <w:rPr>
                <w:b/>
              </w:rPr>
              <w:t xml:space="preserve"> – 202</w:t>
            </w:r>
            <w:r w:rsidRPr="00313E74">
              <w:rPr>
                <w:b/>
              </w:rPr>
              <w:t>6</w:t>
            </w:r>
            <w:r w:rsidR="00447F5A" w:rsidRPr="00313E74">
              <w:rPr>
                <w:b/>
              </w:rPr>
              <w:t xml:space="preserve"> гг.</w:t>
            </w:r>
            <w:r w:rsidR="001C7617" w:rsidRPr="00313E74">
              <w:rPr>
                <w:rStyle w:val="affd"/>
                <w:b/>
              </w:rPr>
              <w:footnoteReference w:id="1"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09E" w14:textId="0037A704" w:rsidR="00447F5A" w:rsidRPr="00313E74" w:rsidRDefault="00447F5A" w:rsidP="00F25860">
            <w:pPr>
              <w:suppressAutoHyphens/>
              <w:jc w:val="center"/>
            </w:pPr>
            <w:r w:rsidRPr="00313E74">
              <w:rPr>
                <w:b/>
              </w:rPr>
              <w:t>СиПР ЕЭС России на 201</w:t>
            </w:r>
            <w:r w:rsidR="00013D66" w:rsidRPr="00313E74">
              <w:rPr>
                <w:b/>
              </w:rPr>
              <w:t>9</w:t>
            </w:r>
            <w:r w:rsidRPr="00313E74">
              <w:rPr>
                <w:b/>
              </w:rPr>
              <w:t xml:space="preserve"> – 202</w:t>
            </w:r>
            <w:r w:rsidR="00013D66" w:rsidRPr="00313E74">
              <w:rPr>
                <w:b/>
              </w:rPr>
              <w:t>5</w:t>
            </w:r>
            <w:r w:rsidRPr="00313E74">
              <w:rPr>
                <w:b/>
              </w:rPr>
              <w:t xml:space="preserve"> гг.</w:t>
            </w:r>
            <w:r w:rsidR="001C7617" w:rsidRPr="00313E74">
              <w:rPr>
                <w:rStyle w:val="affd"/>
                <w:b/>
              </w:rPr>
              <w:footnoteReference w:id="2"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B3BC" w14:textId="77777777" w:rsidR="00447F5A" w:rsidRPr="00313E74" w:rsidRDefault="00447F5A" w:rsidP="00447F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313E74">
              <w:rPr>
                <w:b/>
                <w:lang w:eastAsia="en-US"/>
              </w:rPr>
              <w:t>СиПР субъекта Российской Федерации на</w:t>
            </w:r>
          </w:p>
          <w:p w14:paraId="25B98CE1" w14:textId="5E9514C7" w:rsidR="00447F5A" w:rsidRPr="00313E74" w:rsidRDefault="00447F5A" w:rsidP="00447F5A">
            <w:pPr>
              <w:suppressAutoHyphens/>
              <w:jc w:val="center"/>
            </w:pPr>
            <w:r w:rsidRPr="00313E74">
              <w:rPr>
                <w:b/>
                <w:lang w:eastAsia="en-US"/>
              </w:rPr>
              <w:t>5-летний период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C513" w14:textId="77777777" w:rsidR="00447F5A" w:rsidRPr="00313E74" w:rsidRDefault="00447F5A" w:rsidP="00447F5A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313E74">
              <w:rPr>
                <w:b/>
                <w:lang w:eastAsia="en-US"/>
              </w:rPr>
              <w:t>СиПР субъекта Российской Федерации на</w:t>
            </w:r>
          </w:p>
          <w:p w14:paraId="6EBF1090" w14:textId="57E133DB" w:rsidR="00447F5A" w:rsidRPr="00313E74" w:rsidRDefault="00447F5A" w:rsidP="00447F5A">
            <w:pPr>
              <w:suppressAutoHyphens/>
              <w:jc w:val="center"/>
            </w:pPr>
            <w:r w:rsidRPr="00313E74">
              <w:rPr>
                <w:b/>
                <w:lang w:eastAsia="en-US"/>
              </w:rPr>
              <w:t>5-летний период, утвержденная в предшествующем периоде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5588" w14:textId="444FA7F4" w:rsidR="00447F5A" w:rsidRPr="00313E74" w:rsidRDefault="00447F5A" w:rsidP="00447F5A">
            <w:pPr>
              <w:suppressAutoHyphens/>
              <w:jc w:val="center"/>
            </w:pPr>
            <w:r w:rsidRPr="00313E74">
              <w:rPr>
                <w:b/>
              </w:rPr>
              <w:t>ИП утвержденная в прошлом периоде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0792" w14:textId="49AB1AD1" w:rsidR="00447F5A" w:rsidRPr="00313E74" w:rsidRDefault="00447F5A" w:rsidP="00447F5A">
            <w:pPr>
              <w:suppressAutoHyphens/>
              <w:jc w:val="center"/>
            </w:pPr>
            <w:r w:rsidRPr="00313E74">
              <w:rPr>
                <w:b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447F5A" w:rsidRPr="00313E74" w14:paraId="71E9E34E" w14:textId="77777777" w:rsidTr="00A869E8">
        <w:trPr>
          <w:trHeight w:val="20"/>
        </w:trPr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E5AD" w14:textId="0819C203" w:rsidR="00447F5A" w:rsidRPr="00313E74" w:rsidRDefault="001148D7" w:rsidP="00447F5A">
            <w:pPr>
              <w:suppressAutoHyphens/>
              <w:jc w:val="center"/>
            </w:pPr>
            <w:r w:rsidRPr="00313E74">
              <w:t>Энергосистема Республики Дагестан</w:t>
            </w:r>
            <w:r w:rsidR="003662F2" w:rsidRPr="00313E74">
              <w:rPr>
                <w:rStyle w:val="affd"/>
              </w:rPr>
              <w:footnoteReference w:id="3"/>
            </w:r>
          </w:p>
        </w:tc>
      </w:tr>
      <w:tr w:rsidR="00986339" w:rsidRPr="00313E74" w14:paraId="66341124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9CD1" w14:textId="77777777" w:rsidR="00986339" w:rsidRPr="00313E74" w:rsidRDefault="00986339" w:rsidP="00986339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C543" w14:textId="3A71F143" w:rsidR="00986339" w:rsidRPr="00313E74" w:rsidRDefault="00986339" w:rsidP="009E6648">
            <w:pPr>
              <w:jc w:val="both"/>
            </w:pPr>
            <w:r w:rsidRPr="00313E74">
              <w:rPr>
                <w:rFonts w:eastAsia="Calibri"/>
              </w:rPr>
              <w:t>Сооружение заходов ВЛ 35 кВ Шамхал – Алмало на ПС 110 кВ Стекольная с образованием ЛЭП 35 кВ Стекольная – Шамхал и ЛЭП 35 кВ Стекольная – Алмало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D2" w14:textId="702A8B93" w:rsidR="00986339" w:rsidRPr="00313E74" w:rsidRDefault="00986339" w:rsidP="00986339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EC6" w14:textId="34BEBAC1" w:rsidR="00986339" w:rsidRPr="00313E74" w:rsidRDefault="00FC67EF" w:rsidP="009E6648">
            <w:pPr>
              <w:jc w:val="both"/>
            </w:pPr>
            <w:r w:rsidRPr="00313E74">
              <w:t>В п</w:t>
            </w:r>
            <w:r w:rsidR="00986339" w:rsidRPr="00313E74">
              <w:t xml:space="preserve">роект ИП включить мероприятия по сооружению заходов ВЛ 35 кВ Шамхал – Алмало на ПС 110 кВ Стекольная с образованием ЛЭП 35 кВ Стекольная – Шамхал и ЛЭП 35 кВ Стекольная – Алмало со сроком </w:t>
            </w:r>
            <w:r w:rsidR="004A3362" w:rsidRPr="00313E74">
              <w:t>реализации</w:t>
            </w:r>
            <w:r w:rsidR="004A3362" w:rsidRPr="00313E74" w:rsidDel="004A3362">
              <w:t xml:space="preserve"> </w:t>
            </w:r>
            <w:r w:rsidR="009E6648" w:rsidRPr="00313E74">
              <w:t xml:space="preserve">в </w:t>
            </w:r>
            <w:r w:rsidR="00AA038B" w:rsidRPr="00313E74">
              <w:t xml:space="preserve">2020 </w:t>
            </w:r>
            <w:r w:rsidR="009E6648" w:rsidRPr="00313E74">
              <w:t>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55EE1" w14:textId="575832CE" w:rsidR="00986339" w:rsidRPr="00313E74" w:rsidRDefault="00986339" w:rsidP="00986339">
            <w:pPr>
              <w:jc w:val="both"/>
            </w:pPr>
            <w:r w:rsidRPr="00313E74">
              <w:t xml:space="preserve">В соответствии с расчетами электроэнергетических режимов в режиме летних максимальных нагрузок при среднемесячной температуре для наиболее теплого месяца  </w:t>
            </w:r>
            <w:r w:rsidR="00CB3B9B">
              <w:t xml:space="preserve">при аварийном </w:t>
            </w:r>
            <w:r w:rsidR="00CB3B9B" w:rsidRPr="00313E74">
              <w:t xml:space="preserve">отключении АТ-2 (АТ-1) </w:t>
            </w:r>
            <w:r w:rsidRPr="00313E74">
              <w:t xml:space="preserve">в схеме ремонта АТ-1 (АТ-2) на ПС 330 кВ Махачкала </w:t>
            </w:r>
            <w:r w:rsidR="00692665">
              <w:t xml:space="preserve">происходит превышение </w:t>
            </w:r>
            <w:r w:rsidR="00692665" w:rsidRPr="00313E74">
              <w:t>длительно-допустимой токовой нагрузки (далее – ДДТН)</w:t>
            </w:r>
            <w:r w:rsidRPr="00313E74">
              <w:t xml:space="preserve"> </w:t>
            </w:r>
            <w:r w:rsidR="00831C13" w:rsidRPr="00313E74">
              <w:t xml:space="preserve">и </w:t>
            </w:r>
            <w:r w:rsidR="00692665" w:rsidRPr="00313E74">
              <w:t xml:space="preserve">аварийно-допустимой токовой нагрузки (далее – АДТН) ВЛ 110 кВ Артем – Шамхал на </w:t>
            </w:r>
            <w:r w:rsidR="00692665">
              <w:t xml:space="preserve">величину до </w:t>
            </w:r>
            <w:r w:rsidR="00692665" w:rsidRPr="00313E74">
              <w:t>23,2 %</w:t>
            </w:r>
            <w:r w:rsidR="00692665">
              <w:t xml:space="preserve"> и </w:t>
            </w:r>
            <w:r w:rsidR="00831C13" w:rsidRPr="00313E74">
              <w:t xml:space="preserve">на </w:t>
            </w:r>
            <w:r w:rsidR="00692665">
              <w:t xml:space="preserve">величину до </w:t>
            </w:r>
            <w:r w:rsidR="00831C13" w:rsidRPr="00313E74">
              <w:t xml:space="preserve">2,4% </w:t>
            </w:r>
            <w:r w:rsidR="00692665">
              <w:t xml:space="preserve"> </w:t>
            </w:r>
            <w:r w:rsidR="00692665">
              <w:lastRenderedPageBreak/>
              <w:t xml:space="preserve">соответственно </w:t>
            </w:r>
            <w:r w:rsidRPr="00313E74">
              <w:t xml:space="preserve">и </w:t>
            </w:r>
            <w:r w:rsidR="00692665">
              <w:t xml:space="preserve">ДДТН </w:t>
            </w:r>
            <w:r w:rsidRPr="00313E74">
              <w:t>ВЛ 110 кВ Артем – Компас на</w:t>
            </w:r>
            <w:r w:rsidR="00692665">
              <w:t xml:space="preserve"> величину до</w:t>
            </w:r>
            <w:r w:rsidRPr="00313E74">
              <w:t xml:space="preserve"> 1</w:t>
            </w:r>
            <w:r w:rsidR="00831C13" w:rsidRPr="00313E74">
              <w:t>9</w:t>
            </w:r>
            <w:r w:rsidRPr="00313E74">
              <w:t>,</w:t>
            </w:r>
            <w:r w:rsidR="00831C13" w:rsidRPr="00313E74">
              <w:t>8</w:t>
            </w:r>
            <w:r w:rsidRPr="00313E74">
              <w:t xml:space="preserve"> %</w:t>
            </w:r>
            <w:r w:rsidR="00114E7E" w:rsidRPr="00313E74">
              <w:t>.</w:t>
            </w:r>
          </w:p>
          <w:p w14:paraId="00573059" w14:textId="79305B9E" w:rsidR="00986339" w:rsidRPr="00313E74" w:rsidRDefault="00986339" w:rsidP="00F821A6">
            <w:pPr>
              <w:suppressAutoHyphens/>
              <w:jc w:val="both"/>
            </w:pPr>
            <w:r w:rsidRPr="00313E74">
              <w:rPr>
                <w:rFonts w:eastAsia="Calibri"/>
              </w:rPr>
              <w:t xml:space="preserve">Для ввода параметров электроэнергетического режима в область допустимых значений </w:t>
            </w:r>
            <w:r w:rsidR="00660DFB">
              <w:rPr>
                <w:rFonts w:eastAsia="Calibri"/>
              </w:rPr>
              <w:t>(</w:t>
            </w:r>
            <w:r w:rsidR="00F821A6" w:rsidRPr="00A5609A">
              <w:t>с учетом выполнения возможных схемно-режимных мероприятий</w:t>
            </w:r>
            <w:r w:rsidR="00660DFB">
              <w:t>)</w:t>
            </w:r>
            <w:r w:rsidR="00F821A6" w:rsidRPr="00A5609A">
              <w:t xml:space="preserve"> </w:t>
            </w:r>
            <w:r w:rsidR="00F821A6">
              <w:rPr>
                <w:rFonts w:eastAsia="Calibri"/>
              </w:rPr>
              <w:t>требуется</w:t>
            </w:r>
            <w:r w:rsidR="00F821A6" w:rsidRPr="00313E74">
              <w:rPr>
                <w:rFonts w:eastAsia="Calibri"/>
              </w:rPr>
              <w:t xml:space="preserve"> </w:t>
            </w:r>
            <w:r w:rsidRPr="00313E74">
              <w:t>ввод</w:t>
            </w:r>
            <w:r w:rsidR="00F821A6" w:rsidRPr="00A5609A">
              <w:t xml:space="preserve"> графиков аварийного ограничения режима потребления электричес</w:t>
            </w:r>
            <w:r w:rsidR="00F821A6">
              <w:t>кой энергии (мощности) (далее –</w:t>
            </w:r>
            <w:r w:rsidRPr="00313E74">
              <w:t xml:space="preserve"> </w:t>
            </w:r>
            <w:r w:rsidR="003E3E87" w:rsidRPr="00313E74">
              <w:t>ГАО</w:t>
            </w:r>
            <w:r w:rsidR="00F821A6">
              <w:t>)</w:t>
            </w:r>
            <w:r w:rsidRPr="00313E74">
              <w:t xml:space="preserve"> </w:t>
            </w:r>
            <w:r w:rsidR="003E3E87" w:rsidRPr="00313E74">
              <w:rPr>
                <w:rFonts w:eastAsia="Calibri"/>
              </w:rPr>
              <w:t xml:space="preserve">в объеме </w:t>
            </w:r>
            <w:r w:rsidRPr="00313E74">
              <w:rPr>
                <w:rFonts w:eastAsia="Calibri"/>
              </w:rPr>
              <w:t xml:space="preserve">до </w:t>
            </w:r>
            <w:r w:rsidR="00831C13" w:rsidRPr="00313E74">
              <w:rPr>
                <w:rFonts w:eastAsia="Calibri"/>
              </w:rPr>
              <w:t>3</w:t>
            </w:r>
            <w:r w:rsidRPr="00313E74">
              <w:rPr>
                <w:rFonts w:eastAsia="Calibri"/>
              </w:rPr>
              <w:t>0 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593" w14:textId="667A4695" w:rsidR="00986339" w:rsidRPr="00313E74" w:rsidRDefault="00986339" w:rsidP="00986339">
            <w:pPr>
              <w:suppressAutoHyphens/>
              <w:jc w:val="center"/>
            </w:pPr>
            <w:r w:rsidRPr="00313E74">
              <w:rPr>
                <w:lang w:val="en-US"/>
              </w:rPr>
              <w:lastRenderedPageBreak/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311" w14:textId="285B87FB" w:rsidR="00986339" w:rsidRPr="00313E74" w:rsidRDefault="00986339" w:rsidP="00986339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C45" w14:textId="23349715" w:rsidR="00986339" w:rsidRPr="00313E74" w:rsidRDefault="00831C13" w:rsidP="00986339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56A" w14:textId="3394D5AC" w:rsidR="00986339" w:rsidRPr="00313E74" w:rsidRDefault="00831C13" w:rsidP="00986339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61B" w14:textId="6BF1BA69" w:rsidR="00986339" w:rsidRPr="00313E74" w:rsidRDefault="00986339" w:rsidP="00986339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ABA" w14:textId="33115ACA" w:rsidR="00986339" w:rsidRPr="00313E74" w:rsidRDefault="00986339" w:rsidP="00986339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3E3E87" w:rsidRPr="00313E74" w14:paraId="0BD28ACE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F40" w14:textId="77777777" w:rsidR="003E3E87" w:rsidRPr="00313E74" w:rsidRDefault="003E3E87" w:rsidP="003E3E87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9FC" w14:textId="7A6A9788" w:rsidR="003E3E87" w:rsidRPr="00313E74" w:rsidRDefault="003E3E87" w:rsidP="003E3E87">
            <w:pPr>
              <w:jc w:val="both"/>
              <w:rPr>
                <w:rFonts w:eastAsia="Calibri"/>
              </w:rPr>
            </w:pPr>
            <w:r w:rsidRPr="00313E74">
              <w:rPr>
                <w:rFonts w:eastAsia="Calibri"/>
              </w:rPr>
              <w:t xml:space="preserve">Реконструкция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rPr>
                <w:rFonts w:eastAsia="Calibri"/>
              </w:rPr>
              <w:t xml:space="preserve"> Каспийская ТЭЦ II цепь с отпайками с заменой провода марки М-70 (3,5 км) на провод сечением не менее АС-150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A0B6" w14:textId="0FDC43BB" w:rsidR="003E3E87" w:rsidRPr="00313E74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2761" w14:textId="66443D35" w:rsidR="003E3E87" w:rsidRPr="00313E74" w:rsidRDefault="003E3E87" w:rsidP="003E3E87">
            <w:pPr>
              <w:jc w:val="both"/>
            </w:pPr>
            <w:r w:rsidRPr="00313E74">
              <w:t>В проект ИП включить мероприятие по реконструкции</w:t>
            </w:r>
            <w:r w:rsidRPr="00313E74">
              <w:rPr>
                <w:rFonts w:eastAsia="Calibri"/>
              </w:rPr>
              <w:t xml:space="preserve">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rPr>
                <w:rFonts w:eastAsia="Calibri"/>
              </w:rPr>
              <w:t xml:space="preserve"> Каспийская ТЭЦ II цепь с отпайками с заменой провода марки М-70 (3,5 км) на провод сечением не менее АС-150 со сроком </w:t>
            </w:r>
            <w:r w:rsidR="004A3362" w:rsidRPr="00313E74">
              <w:t>реализации</w:t>
            </w:r>
            <w:r w:rsidR="004A3362" w:rsidRPr="00313E74">
              <w:rPr>
                <w:rFonts w:eastAsia="Calibri"/>
              </w:rPr>
              <w:t xml:space="preserve"> </w:t>
            </w:r>
            <w:r w:rsidRPr="00313E74">
              <w:rPr>
                <w:rFonts w:eastAsia="Calibri"/>
              </w:rPr>
              <w:t>в 2020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274A9" w14:textId="6DA1E838" w:rsidR="003E3E87" w:rsidRPr="00313E74" w:rsidRDefault="003E3E87" w:rsidP="003E3E87">
            <w:pPr>
              <w:jc w:val="both"/>
            </w:pPr>
            <w:r w:rsidRPr="00313E74">
              <w:t xml:space="preserve">В соответствии с расчетами электроэнергетических режимов в период экстремально высоких температур при </w:t>
            </w:r>
            <w:r w:rsidR="00CB3B9B">
              <w:t xml:space="preserve">аварийном </w:t>
            </w:r>
            <w:r w:rsidRPr="00313E74">
              <w:t xml:space="preserve">отключении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t xml:space="preserve"> Каспийская ТЭЦ I цепь с отпайками </w:t>
            </w:r>
            <w:r w:rsidR="00CB3B9B" w:rsidRPr="00313E74">
              <w:t>в нормальной схеме</w:t>
            </w:r>
            <w:r w:rsidR="00CB3B9B" w:rsidRPr="00313E74" w:rsidDel="006F63E5">
              <w:t xml:space="preserve"> </w:t>
            </w:r>
            <w:r w:rsidR="006F63E5">
              <w:t>происходит превышение ДДТН</w:t>
            </w:r>
            <w:r w:rsidRPr="00313E74">
              <w:t xml:space="preserve"> </w:t>
            </w:r>
            <w:r w:rsidR="006F63E5">
              <w:t xml:space="preserve">и АДТН </w:t>
            </w:r>
            <w:r w:rsidRPr="00313E74">
              <w:t xml:space="preserve">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t xml:space="preserve"> Каспийская ТЭЦ II цепь с отпайками на</w:t>
            </w:r>
            <w:r w:rsidR="006F63E5">
              <w:t xml:space="preserve"> величину до</w:t>
            </w:r>
            <w:r w:rsidRPr="00313E74">
              <w:t xml:space="preserve"> 27,3 % и на </w:t>
            </w:r>
            <w:r w:rsidR="006F63E5">
              <w:t xml:space="preserve">величину до </w:t>
            </w:r>
            <w:r w:rsidRPr="00313E74">
              <w:t xml:space="preserve">5,9 % </w:t>
            </w:r>
            <w:r w:rsidR="00CB3B9B">
              <w:t>соответственно</w:t>
            </w:r>
            <w:r w:rsidRPr="00313E74">
              <w:t>.</w:t>
            </w:r>
          </w:p>
          <w:p w14:paraId="7A9F9617" w14:textId="73C37EF1" w:rsidR="003E3E87" w:rsidRPr="00313E74" w:rsidRDefault="003E3E87" w:rsidP="006F63E5">
            <w:pPr>
              <w:jc w:val="both"/>
            </w:pPr>
            <w:r w:rsidRPr="00313E74">
              <w:rPr>
                <w:rFonts w:eastAsia="Calibri"/>
              </w:rPr>
              <w:t xml:space="preserve">Для ввода параметров электроэнергетического режима в область допустимых значений </w:t>
            </w:r>
            <w:r w:rsidR="00F821A6">
              <w:rPr>
                <w:rFonts w:eastAsia="Calibri"/>
              </w:rPr>
              <w:t>требуется</w:t>
            </w:r>
            <w:r w:rsidRPr="00313E74">
              <w:rPr>
                <w:rFonts w:eastAsia="Calibri"/>
              </w:rPr>
              <w:t xml:space="preserve"> ввод ГАО в объеме до 45 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F919" w14:textId="453E4717" w:rsidR="003E3E87" w:rsidRPr="00313E74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0F3" w14:textId="2E9B33B0" w:rsidR="003E3E87" w:rsidRPr="00313E74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78F" w14:textId="0300DF61" w:rsidR="003E3E87" w:rsidRPr="00313E74" w:rsidDel="00831C13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766" w14:textId="039C0196" w:rsidR="003E3E87" w:rsidRPr="00313E74" w:rsidDel="00831C13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4B5" w14:textId="0E762204" w:rsidR="003E3E87" w:rsidRPr="00313E74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019" w14:textId="564D7F78" w:rsidR="003E3E87" w:rsidRPr="00313E74" w:rsidRDefault="003E3E87" w:rsidP="003E3E87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</w:tr>
      <w:tr w:rsidR="003E3E87" w:rsidRPr="00313E74" w14:paraId="5E7BF73B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09D" w14:textId="77777777" w:rsidR="003E3E87" w:rsidRPr="00313E74" w:rsidRDefault="003E3E87" w:rsidP="003E3E87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263D" w14:textId="62ECFD62" w:rsidR="003E3E87" w:rsidRPr="00313E74" w:rsidRDefault="003E3E87" w:rsidP="003E3E87">
            <w:pPr>
              <w:jc w:val="both"/>
              <w:rPr>
                <w:rFonts w:eastAsia="Calibri"/>
              </w:rPr>
            </w:pPr>
            <w:r w:rsidRPr="00313E74">
              <w:rPr>
                <w:rFonts w:eastAsia="Calibri"/>
              </w:rPr>
              <w:t xml:space="preserve">Реконструкция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rPr>
                <w:rFonts w:eastAsia="Calibri"/>
              </w:rPr>
              <w:t xml:space="preserve"> Каспийская ТЭЦ I цепь с отпайками с </w:t>
            </w:r>
            <w:r w:rsidRPr="00313E74">
              <w:rPr>
                <w:rFonts w:eastAsia="Calibri"/>
              </w:rPr>
              <w:lastRenderedPageBreak/>
              <w:t>заменой провода марки АС-120 (1,1 км) на провод сечением не менее АС-150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569" w14:textId="14B3C793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lastRenderedPageBreak/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9048" w14:textId="38C17E5B" w:rsidR="003E3E87" w:rsidRPr="00313E74" w:rsidRDefault="003E3E87" w:rsidP="003E3E87">
            <w:pPr>
              <w:jc w:val="both"/>
            </w:pPr>
            <w:r w:rsidRPr="00313E74">
              <w:t>В проект ИП включить мероприятие по реконструкции</w:t>
            </w:r>
            <w:r w:rsidRPr="00313E74">
              <w:rPr>
                <w:rFonts w:eastAsia="Calibri"/>
              </w:rPr>
              <w:t xml:space="preserve">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rPr>
                <w:rFonts w:eastAsia="Calibri"/>
              </w:rPr>
              <w:t xml:space="preserve"> Каспийская ТЭЦ I цепь с отпайками с заменой провода </w:t>
            </w:r>
            <w:r w:rsidRPr="00313E74">
              <w:rPr>
                <w:rFonts w:eastAsia="Calibri"/>
              </w:rPr>
              <w:lastRenderedPageBreak/>
              <w:t xml:space="preserve">марки АС-120 (1,1 км) на провод сечением не менее АС-150 со сроком </w:t>
            </w:r>
            <w:r w:rsidR="004A3362" w:rsidRPr="00313E74">
              <w:t>реализации</w:t>
            </w:r>
            <w:r w:rsidRPr="00313E74">
              <w:rPr>
                <w:rFonts w:eastAsia="Calibri"/>
              </w:rPr>
              <w:t xml:space="preserve"> в 2020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55117" w14:textId="77568EF2" w:rsidR="003E3E87" w:rsidRPr="00313E74" w:rsidRDefault="003E3E87" w:rsidP="003E3E87">
            <w:pPr>
              <w:ind w:firstLine="7"/>
              <w:jc w:val="both"/>
            </w:pPr>
            <w:r w:rsidRPr="00313E74">
              <w:lastRenderedPageBreak/>
              <w:t xml:space="preserve">В соответствии с расчетами электроэнергетических режимов в период экстремально высоких </w:t>
            </w:r>
            <w:r w:rsidRPr="00313E74">
              <w:lastRenderedPageBreak/>
              <w:t xml:space="preserve">температур при </w:t>
            </w:r>
            <w:r w:rsidR="00CB3B9B">
              <w:t xml:space="preserve">аварийном </w:t>
            </w:r>
            <w:r w:rsidRPr="00313E74">
              <w:t xml:space="preserve">отключении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t xml:space="preserve"> Каспийская ТЭЦ II цепь с отпайками </w:t>
            </w:r>
            <w:r w:rsidR="00CB3B9B" w:rsidRPr="00313E74">
              <w:t xml:space="preserve">в нормальной схеме </w:t>
            </w:r>
            <w:r w:rsidR="006F63E5">
              <w:t>происходит превышение ДДТН</w:t>
            </w:r>
            <w:r w:rsidRPr="00313E74">
              <w:t xml:space="preserve"> ВЛ 110 кВ Махачкала </w:t>
            </w:r>
            <w:r w:rsidRPr="00313E74">
              <w:rPr>
                <w:rFonts w:eastAsia="Calibri"/>
                <w:lang w:eastAsia="en-US"/>
              </w:rPr>
              <w:t>–</w:t>
            </w:r>
            <w:r w:rsidRPr="00313E74">
              <w:t xml:space="preserve"> Каспийская ТЭЦ I цепь с отпайками на</w:t>
            </w:r>
            <w:r w:rsidR="006F63E5">
              <w:t xml:space="preserve"> величину до</w:t>
            </w:r>
            <w:r w:rsidRPr="00313E74">
              <w:t xml:space="preserve"> 9,3 %.  </w:t>
            </w:r>
          </w:p>
          <w:p w14:paraId="713BCA2F" w14:textId="7D4729C8" w:rsidR="003E3E87" w:rsidRPr="00313E74" w:rsidRDefault="003E3E87" w:rsidP="003E3E87">
            <w:pPr>
              <w:jc w:val="both"/>
            </w:pPr>
            <w:r w:rsidRPr="00313E74">
              <w:rPr>
                <w:rFonts w:eastAsia="Calibri"/>
              </w:rPr>
              <w:t>Для ввода параметров электроэнергетического режима в область допустимых значений необходим ввод ГАО в объеме до 18 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577A" w14:textId="69744A9E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lastRenderedPageBreak/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941A" w14:textId="4406D049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670" w14:textId="199C0481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AFC" w14:textId="5004DCD2" w:rsidR="003E3E87" w:rsidRPr="00313E74" w:rsidRDefault="003E3E87" w:rsidP="003E3E87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64A" w14:textId="08ADEAC1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5F7" w14:textId="72B514D4" w:rsidR="003E3E87" w:rsidRPr="00313E74" w:rsidRDefault="003E3E87" w:rsidP="003E3E87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B87BA2" w:rsidRPr="00313E74" w14:paraId="2EC1D929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8DD" w14:textId="1139EB06" w:rsidR="00B87BA2" w:rsidRPr="00313E74" w:rsidRDefault="00B87BA2" w:rsidP="00B87BA2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D39" w14:textId="5C564A76" w:rsidR="00B87BA2" w:rsidRPr="00313E74" w:rsidRDefault="00B87BA2" w:rsidP="00B87BA2">
            <w:pPr>
              <w:jc w:val="both"/>
            </w:pPr>
            <w:r w:rsidRPr="00313E74">
              <w:t>Реконструкция ВЛ 110 кВ Белиджи – Советская (ВЛ-110-108) с заменой провода АС-70 на провод сечением не менее АС-120 (17 км)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FA3" w14:textId="5AA554CD" w:rsidR="00B87BA2" w:rsidRPr="00313E74" w:rsidRDefault="00B87BA2" w:rsidP="00B87BA2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FC9" w14:textId="00EC3418" w:rsidR="00B87BA2" w:rsidRPr="00313E74" w:rsidRDefault="00B87BA2" w:rsidP="00B87BA2">
            <w:pPr>
              <w:suppressAutoHyphens/>
              <w:jc w:val="both"/>
            </w:pPr>
            <w:r w:rsidRPr="00313E74">
              <w:t xml:space="preserve">В проект ИП включить мероприятия по реконструкции ВЛ 110 кВ Белиджи – Советская (ВЛ-110-108) с заменой провода АС-70 на провод сечением не менее АС-120 (17 км) со сроком </w:t>
            </w:r>
            <w:r w:rsidR="004A3362" w:rsidRPr="00313E74">
              <w:t>реализации</w:t>
            </w:r>
            <w:r w:rsidRPr="00313E74">
              <w:t xml:space="preserve"> в 2020 году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8C88" w14:textId="346E5611" w:rsidR="00B87BA2" w:rsidRPr="00313E74" w:rsidRDefault="00B87BA2" w:rsidP="00CB3B9B">
            <w:pPr>
              <w:suppressAutoHyphens/>
              <w:jc w:val="both"/>
            </w:pPr>
            <w:r w:rsidRPr="00313E74">
              <w:t xml:space="preserve">В соответствии с расчетами электроэнергетических режимов в период зимних максимальных нагрузок при аварийном отключении ВЛ 110 кВ Белиджи – Оружба </w:t>
            </w:r>
            <w:r w:rsidR="00CB3B9B" w:rsidRPr="00313E74">
              <w:t>в нормальной схеме</w:t>
            </w:r>
            <w:r w:rsidR="00CB3B9B" w:rsidRPr="00313E74" w:rsidDel="006F63E5">
              <w:t xml:space="preserve"> </w:t>
            </w:r>
            <w:r w:rsidR="006F63E5">
              <w:t xml:space="preserve">происходит превышение ДДТН </w:t>
            </w:r>
            <w:r w:rsidRPr="00313E74">
              <w:t xml:space="preserve">ВЛ 110 кВ Белиджи – Советская (ВЛ-110-108) на </w:t>
            </w:r>
            <w:r w:rsidR="006F63E5">
              <w:t xml:space="preserve">величину до </w:t>
            </w:r>
            <w:r w:rsidRPr="00313E74">
              <w:t>11,9 % и</w:t>
            </w:r>
            <w:r w:rsidR="006F63E5">
              <w:t xml:space="preserve"> ДДТН </w:t>
            </w:r>
            <w:r w:rsidRPr="00313E74">
              <w:t xml:space="preserve"> ВЛ 110 кВ Касумкент – Советская (ВЛ-110-178) на </w:t>
            </w:r>
            <w:r w:rsidR="006F63E5">
              <w:t xml:space="preserve">величину до </w:t>
            </w:r>
            <w:r w:rsidRPr="00313E74">
              <w:t>9,6 %.</w:t>
            </w:r>
          </w:p>
          <w:p w14:paraId="028E9B5F" w14:textId="570E3365" w:rsidR="00B87BA2" w:rsidRPr="00313E74" w:rsidRDefault="00B87BA2" w:rsidP="00B87BA2">
            <w:pPr>
              <w:suppressAutoHyphens/>
              <w:jc w:val="both"/>
            </w:pPr>
            <w:r w:rsidRPr="00313E74">
              <w:t>Для ввода параметров электроэнергетического режима в область допустимых значений требуется ввод ГАО в объеме до 9 МВт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48A7" w14:textId="03B5182B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0E6" w14:textId="3C27192A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D6B" w14:textId="56D68960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100" w14:textId="7F60FFFD" w:rsidR="00B87BA2" w:rsidRPr="00313E74" w:rsidRDefault="00B87BA2" w:rsidP="00B87BA2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0948" w14:textId="3638ADCE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F669" w14:textId="3786F66A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B87BA2" w:rsidRPr="00313E74" w14:paraId="75066889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223B" w14:textId="77777777" w:rsidR="00B87BA2" w:rsidRPr="00313E74" w:rsidRDefault="00B87BA2" w:rsidP="00B87BA2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62BE" w14:textId="6FF218CA" w:rsidR="00B87BA2" w:rsidRPr="00313E74" w:rsidRDefault="00B87BA2" w:rsidP="00B87BA2">
            <w:pPr>
              <w:jc w:val="both"/>
            </w:pPr>
            <w:r w:rsidRPr="00313E74">
              <w:t>Реконструкция ВЛ 110 кВ Касумкент – Советская</w:t>
            </w:r>
          </w:p>
          <w:p w14:paraId="6DD31011" w14:textId="33D7E32B" w:rsidR="00B87BA2" w:rsidRPr="00313E74" w:rsidRDefault="00B87BA2" w:rsidP="00B87BA2">
            <w:pPr>
              <w:suppressAutoHyphens/>
              <w:jc w:val="both"/>
            </w:pPr>
            <w:r w:rsidRPr="00313E74">
              <w:t>(ВЛ-110-178) с заменой провода АС-70 на провод сечением не менее АС-120 (12,5 км)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5D3" w14:textId="43260B9C" w:rsidR="00B87BA2" w:rsidRPr="00313E74" w:rsidRDefault="00B87BA2" w:rsidP="00B87BA2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DFD" w14:textId="69787D25" w:rsidR="00B87BA2" w:rsidRPr="00313E74" w:rsidRDefault="00B87BA2" w:rsidP="00B87BA2">
            <w:pPr>
              <w:suppressAutoHyphens/>
              <w:jc w:val="both"/>
            </w:pPr>
            <w:r w:rsidRPr="00313E74">
              <w:t xml:space="preserve">В проект ИП включить мероприятия по реконструкции ВЛ 110 кВ Касумкент – Советская (ВЛ-110-178) с заменой провода АС-70 на провод сечением не менее АС-120 (12,5 км) со сроком </w:t>
            </w:r>
            <w:r w:rsidR="004A3362" w:rsidRPr="00313E74">
              <w:t>реализации</w:t>
            </w:r>
            <w:r w:rsidRPr="00313E74">
              <w:t xml:space="preserve"> в 2020 году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F0B0" w14:textId="787F63DE" w:rsidR="00B87BA2" w:rsidRPr="00313E74" w:rsidRDefault="00B87BA2" w:rsidP="00B87BA2">
            <w:pPr>
              <w:suppressAutoHyphens/>
              <w:jc w:val="both"/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83E" w14:textId="4D876CF3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73B" w14:textId="050CE0E4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AB4" w14:textId="4E65E761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50B" w14:textId="366A6681" w:rsidR="00B87BA2" w:rsidRPr="00313E74" w:rsidRDefault="00B87BA2" w:rsidP="00B87BA2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ED2" w14:textId="76071AB4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E21" w14:textId="7E5841E4" w:rsidR="00B87BA2" w:rsidRPr="00313E74" w:rsidRDefault="00B87BA2" w:rsidP="00B87BA2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426FD9" w:rsidRPr="00313E74" w14:paraId="64BC51E5" w14:textId="77777777" w:rsidTr="00426FD9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B58" w14:textId="77777777" w:rsidR="00426FD9" w:rsidRPr="00313E74" w:rsidRDefault="00426FD9" w:rsidP="00341AE3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853" w14:textId="77777777" w:rsidR="00426FD9" w:rsidRPr="00313E74" w:rsidRDefault="00426FD9" w:rsidP="00341AE3">
            <w:pPr>
              <w:suppressAutoHyphens/>
              <w:jc w:val="both"/>
            </w:pPr>
            <w:r w:rsidRPr="00313E74">
              <w:t>Проектирование реконструкции ВЛ 110 кВ Касумкент - Курах с отпайкой на ПС 110 кВ Капир</w:t>
            </w:r>
          </w:p>
          <w:p w14:paraId="601D26E5" w14:textId="7B95B334" w:rsidR="00426FD9" w:rsidRPr="00313E74" w:rsidRDefault="00426FD9" w:rsidP="00341AE3">
            <w:pPr>
              <w:suppressAutoHyphens/>
              <w:jc w:val="both"/>
            </w:pPr>
            <w:r w:rsidRPr="00313E74">
              <w:t>(K_dagf43)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F68E" w14:textId="19D3D754" w:rsidR="00426FD9" w:rsidRPr="00313E74" w:rsidRDefault="00426FD9" w:rsidP="00341AE3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DD8" w14:textId="6B5EE0BF" w:rsidR="00426FD9" w:rsidRPr="00313E74" w:rsidRDefault="00426FD9" w:rsidP="00341AE3">
            <w:pPr>
              <w:suppressAutoHyphens/>
              <w:jc w:val="both"/>
            </w:pPr>
            <w:r w:rsidRPr="00313E74">
              <w:t xml:space="preserve">В проекте ИП необходимо изменить срок реализации инвестиционного проекта K_dagf43 с 2021 на 2020 год в соответствии с </w:t>
            </w:r>
            <w:r w:rsidRPr="00313E74">
              <w:rPr>
                <w:rFonts w:eastAsia="Calibri"/>
              </w:rPr>
              <w:t xml:space="preserve">Перечнем мероприятий по повышению надежности работы ВЛ 110 кВ и </w:t>
            </w:r>
            <w:r w:rsidRPr="00313E74">
              <w:rPr>
                <w:rFonts w:eastAsia="Calibri"/>
              </w:rPr>
              <w:lastRenderedPageBreak/>
              <w:t>выше ДЗО ПАО «Россети» в условиях гололедообразования на период 2019-2022 гг</w:t>
            </w:r>
            <w:r>
              <w:rPr>
                <w:rFonts w:eastAsia="Calibri"/>
              </w:rPr>
              <w:t>.</w:t>
            </w:r>
            <w:r w:rsidRPr="00313E74">
              <w:rPr>
                <w:rFonts w:eastAsia="Calibri"/>
              </w:rPr>
              <w:t>, утвержденным заместителем Генерального директора – Главным инженером ПАО «Россети» А.В. Майоровым 18.11.2019</w:t>
            </w:r>
          </w:p>
        </w:tc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855C4" w14:textId="66B1174A" w:rsidR="00426FD9" w:rsidRPr="00313E74" w:rsidRDefault="00426FD9" w:rsidP="00ED618B">
            <w:pPr>
              <w:suppressAutoHyphens/>
              <w:jc w:val="both"/>
            </w:pPr>
            <w:r w:rsidRPr="00313E74">
              <w:lastRenderedPageBreak/>
              <w:t>Риск</w:t>
            </w:r>
            <w:r w:rsidRPr="00313E74" w:rsidDel="007B2409">
              <w:t xml:space="preserve"> </w:t>
            </w:r>
            <w:r w:rsidRPr="00313E74">
              <w:t>повреждения провода ВЛ из-за гололедообразования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211" w14:textId="11589609" w:rsidR="00426FD9" w:rsidRPr="00313E74" w:rsidRDefault="00426FD9" w:rsidP="00341AE3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30D" w14:textId="0E808F3F" w:rsidR="00426FD9" w:rsidRPr="00313E74" w:rsidRDefault="00426FD9" w:rsidP="00341AE3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C17F" w14:textId="75040B4C" w:rsidR="00426FD9" w:rsidRPr="00313E74" w:rsidRDefault="00426FD9" w:rsidP="00341AE3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4EE" w14:textId="37325148" w:rsidR="00426FD9" w:rsidRPr="00313E74" w:rsidRDefault="00426FD9" w:rsidP="00341AE3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C89B" w14:textId="2064F593" w:rsidR="00426FD9" w:rsidRPr="00313E74" w:rsidRDefault="00426FD9" w:rsidP="00341AE3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320" w14:textId="5C2DC7A4" w:rsidR="00426FD9" w:rsidRPr="00313E74" w:rsidRDefault="00426FD9" w:rsidP="00341AE3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426FD9" w:rsidRPr="00313E74" w14:paraId="5EF228DD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E69" w14:textId="77777777" w:rsidR="00426FD9" w:rsidRPr="00313E74" w:rsidRDefault="00426FD9" w:rsidP="00ED618B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547" w14:textId="531B51D4" w:rsidR="00426FD9" w:rsidRPr="00313E74" w:rsidRDefault="00426FD9" w:rsidP="00ED618B">
            <w:pPr>
              <w:suppressAutoHyphens/>
              <w:jc w:val="both"/>
            </w:pPr>
            <w:r w:rsidRPr="00313E74">
              <w:t xml:space="preserve">Реконструкция ВЛ 110 кВ Касумкент – Курах с отпайкой на ПС 110 кВ Капир </w:t>
            </w:r>
            <w:r w:rsidRPr="00B63E8C">
              <w:t>с созданием</w:t>
            </w:r>
            <w:r>
              <w:t xml:space="preserve"> </w:t>
            </w:r>
            <w:r w:rsidRPr="00313E74">
              <w:t xml:space="preserve">схемы плавки гололеда </w:t>
            </w:r>
            <w:r w:rsidRPr="00313E74">
              <w:br/>
              <w:t>на проводах ВЛ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E430" w14:textId="06568B48" w:rsidR="00426FD9" w:rsidRPr="00313E74" w:rsidRDefault="00426FD9" w:rsidP="00ED618B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C2E" w14:textId="29A87841" w:rsidR="00426FD9" w:rsidRPr="00313E74" w:rsidRDefault="00426FD9" w:rsidP="00ED618B">
            <w:pPr>
              <w:pStyle w:val="af3"/>
              <w:tabs>
                <w:tab w:val="left" w:pos="476"/>
              </w:tabs>
              <w:ind w:left="50"/>
              <w:jc w:val="both"/>
            </w:pPr>
            <w:r w:rsidRPr="00313E74">
              <w:t xml:space="preserve">В проект ИП включить мероприятие по реконструкции ВЛ 110 кВ Касумкент – Курах с отпайкой на ПС 110 кВ Капир </w:t>
            </w:r>
            <w:r w:rsidRPr="00B63E8C">
              <w:t>с созданием</w:t>
            </w:r>
            <w:r>
              <w:t xml:space="preserve"> </w:t>
            </w:r>
            <w:r w:rsidRPr="00313E74">
              <w:t xml:space="preserve">схемы плавки гололеда </w:t>
            </w:r>
            <w:r w:rsidRPr="00313E74">
              <w:br/>
              <w:t xml:space="preserve">на проводах ВЛ со сроком реализации в 2022 году в соответствии с </w:t>
            </w:r>
            <w:r w:rsidRPr="00313E74">
              <w:rPr>
                <w:rFonts w:eastAsia="Calibri"/>
              </w:rPr>
              <w:t>Перечнем мероприятий по повышению надежности работы ВЛ 110 кВ и выше ДЗО ПАО «Россети» в условиях гололедообразования на период 2019-2022 гг., утвержденным заместителем Генерального директора – Главным инженером ПАО «Россети» А.В. Майоровым 18.11.2019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10AA" w14:textId="000CC533" w:rsidR="00426FD9" w:rsidRPr="00313E74" w:rsidRDefault="00426FD9" w:rsidP="00ED618B">
            <w:pPr>
              <w:suppressAutoHyphens/>
              <w:jc w:val="both"/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2D30" w14:textId="7510E479" w:rsidR="00426FD9" w:rsidRPr="00313E74" w:rsidRDefault="00426FD9" w:rsidP="00ED618B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5C7" w14:textId="12F9D529" w:rsidR="00426FD9" w:rsidRPr="00313E74" w:rsidRDefault="00426FD9" w:rsidP="00ED618B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6E1" w14:textId="03DF3B7C" w:rsidR="00426FD9" w:rsidRPr="00313E74" w:rsidRDefault="00426FD9" w:rsidP="00ED618B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96E" w14:textId="7810C0B4" w:rsidR="00426FD9" w:rsidRPr="00313E74" w:rsidRDefault="00426FD9" w:rsidP="00ED618B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D0B" w14:textId="6DD67A8E" w:rsidR="00426FD9" w:rsidRPr="00313E74" w:rsidRDefault="00426FD9" w:rsidP="00ED618B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10C" w14:textId="71F1665F" w:rsidR="00426FD9" w:rsidRPr="00313E74" w:rsidRDefault="00426FD9" w:rsidP="00ED618B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</w:tr>
      <w:tr w:rsidR="00ED618B" w:rsidRPr="00313E74" w14:paraId="1D3297EE" w14:textId="77777777" w:rsidTr="00A869E8">
        <w:trPr>
          <w:trHeight w:val="20"/>
        </w:trPr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625" w14:textId="52846EC7" w:rsidR="00ED618B" w:rsidRPr="00313E74" w:rsidRDefault="00ED618B" w:rsidP="00ED618B">
            <w:pPr>
              <w:suppressAutoHyphens/>
              <w:jc w:val="center"/>
            </w:pPr>
            <w:r w:rsidRPr="00313E74">
              <w:t>Энергосистема Ставропольского края</w:t>
            </w:r>
            <w:r w:rsidRPr="00313E74">
              <w:rPr>
                <w:rStyle w:val="affd"/>
              </w:rPr>
              <w:footnoteReference w:id="4"/>
            </w:r>
          </w:p>
        </w:tc>
      </w:tr>
      <w:tr w:rsidR="00D20D8A" w:rsidRPr="00313E74" w14:paraId="58FDD8CB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932" w14:textId="77777777" w:rsidR="00D20D8A" w:rsidRPr="00313E74" w:rsidRDefault="00D20D8A" w:rsidP="00D20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92C6" w14:textId="4E39C2DE" w:rsidR="00D20D8A" w:rsidRPr="00313E74" w:rsidRDefault="00D20D8A" w:rsidP="00D20D8A">
            <w:pPr>
              <w:keepNext/>
              <w:suppressAutoHyphens/>
              <w:jc w:val="both"/>
            </w:pPr>
            <w:r w:rsidRPr="00313E74">
              <w:t xml:space="preserve">Строительство заходов ВЛ 110 кВ ПС Ставрополь 330 – ПС Промкомплекс с отпайкой на ПС Птицепром (Л-140) на Старомарьевскую СЭС для технологического присоединения энергопринимающих устройств солнечной электростанции ООО «Солар Системс». </w:t>
            </w:r>
            <w:r w:rsidRPr="00313E74">
              <w:lastRenderedPageBreak/>
              <w:t>Договор № 195/2017 от 26.04.2017 (I_stf00113)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714" w14:textId="19767593" w:rsidR="00D20D8A" w:rsidRPr="00313E74" w:rsidRDefault="00D20D8A" w:rsidP="00D20D8A">
            <w:pPr>
              <w:suppressAutoHyphens/>
              <w:jc w:val="center"/>
            </w:pPr>
            <w:r w:rsidRPr="00313E74">
              <w:lastRenderedPageBreak/>
              <w:t>2020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D93E" w14:textId="16F6B111" w:rsidR="00D20D8A" w:rsidRPr="00313E74" w:rsidRDefault="00700BD4" w:rsidP="00700BD4">
            <w:pPr>
              <w:suppressAutoHyphens/>
              <w:jc w:val="both"/>
            </w:pPr>
            <w:r>
              <w:t>Исключить из</w:t>
            </w:r>
            <w:r w:rsidRPr="00F45CAB">
              <w:t xml:space="preserve"> </w:t>
            </w:r>
            <w:r w:rsidR="00F45CAB" w:rsidRPr="00F45CAB">
              <w:t>проект</w:t>
            </w:r>
            <w:r>
              <w:t>а</w:t>
            </w:r>
            <w:r w:rsidR="00F45CAB" w:rsidRPr="00F45CAB">
              <w:t xml:space="preserve"> ИП инвестиционн</w:t>
            </w:r>
            <w:r>
              <w:t>ый</w:t>
            </w:r>
            <w:r w:rsidR="00F45CAB" w:rsidRPr="00F45CAB">
              <w:t xml:space="preserve"> проект</w:t>
            </w:r>
            <w:r w:rsidR="00F45CAB">
              <w:t xml:space="preserve"> </w:t>
            </w:r>
            <w:r w:rsidR="0084194E" w:rsidRPr="00313E74">
              <w:t>I_stf00113</w:t>
            </w:r>
            <w:r w:rsidR="00242CCC">
              <w:t>,</w:t>
            </w:r>
            <w:r w:rsidR="00D20D8A" w:rsidRPr="00313E74">
              <w:t xml:space="preserve"> в </w:t>
            </w:r>
            <w:r w:rsidR="00242CCC">
              <w:t>связи</w:t>
            </w:r>
            <w:r w:rsidR="00242CCC" w:rsidRPr="00313E74">
              <w:t xml:space="preserve"> </w:t>
            </w:r>
            <w:r w:rsidR="00D20D8A" w:rsidRPr="00313E74">
              <w:t>с фактической реализацией и вводом в работу вновь образованных ВЛ 110 кВ в 2019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43B" w14:textId="5E68BA47" w:rsidR="00D20D8A" w:rsidRPr="00313E74" w:rsidRDefault="00D20D8A" w:rsidP="00D20D8A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AEE" w14:textId="72BF0E21" w:rsidR="00D20D8A" w:rsidRPr="00313E74" w:rsidRDefault="00D20D8A" w:rsidP="00D20D8A">
            <w:pPr>
              <w:suppressAutoHyphens/>
              <w:jc w:val="center"/>
              <w:rPr>
                <w:lang w:val="en-US"/>
              </w:rPr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ABB" w14:textId="268E0E1D" w:rsidR="00D20D8A" w:rsidRPr="00313E74" w:rsidRDefault="00D20D8A" w:rsidP="00D20D8A">
            <w:pPr>
              <w:suppressAutoHyphens/>
              <w:jc w:val="center"/>
              <w:rPr>
                <w:lang w:val="en-US"/>
              </w:rPr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693D" w14:textId="32C02768" w:rsidR="00D20D8A" w:rsidRPr="00313E74" w:rsidRDefault="00D20D8A" w:rsidP="00D20D8A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1091" w14:textId="10B49574" w:rsidR="00D20D8A" w:rsidRPr="00313E74" w:rsidRDefault="00D20D8A" w:rsidP="00D20D8A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87C" w14:textId="7AD6405B" w:rsidR="00D20D8A" w:rsidRPr="00313E74" w:rsidRDefault="00D20D8A" w:rsidP="00D20D8A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6C5" w14:textId="086FCC43" w:rsidR="00D20D8A" w:rsidRPr="00313E74" w:rsidRDefault="00D20D8A" w:rsidP="00D20D8A">
            <w:pPr>
              <w:suppressAutoHyphens/>
              <w:jc w:val="center"/>
              <w:rPr>
                <w:lang w:val="en-US"/>
              </w:rPr>
            </w:pPr>
            <w:r w:rsidRPr="00313E74">
              <w:t>–</w:t>
            </w:r>
          </w:p>
        </w:tc>
      </w:tr>
      <w:tr w:rsidR="00D20D8A" w:rsidRPr="00313E74" w14:paraId="1855757A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146" w14:textId="77777777" w:rsidR="00D20D8A" w:rsidRPr="00313E74" w:rsidRDefault="00D20D8A" w:rsidP="00D20D8A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CED" w14:textId="77777777" w:rsidR="009E543E" w:rsidRDefault="00D20D8A" w:rsidP="00D20D8A">
            <w:pPr>
              <w:keepNext/>
              <w:suppressAutoHyphens/>
              <w:jc w:val="both"/>
            </w:pPr>
            <w:r w:rsidRPr="00313E74">
              <w:t xml:space="preserve">Реконструкция           ПС 110/10 кВ Южная (замена Т-2 на тр-р     40 МВА, установка секц. выключателя 110 кВ) для осуществления технологического присоединения энергопринимающих устройств АО «Ставропольские городские электрические сети» (Договор от 30.11.2017 </w:t>
            </w:r>
            <w:r w:rsidR="009E543E" w:rsidRPr="00313E74">
              <w:t>№</w:t>
            </w:r>
            <w:r w:rsidR="009E543E">
              <w:rPr>
                <w:lang w:val="en-US"/>
              </w:rPr>
              <w:t> </w:t>
            </w:r>
            <w:r w:rsidRPr="00313E74">
              <w:t xml:space="preserve">498/2017) </w:t>
            </w:r>
          </w:p>
          <w:p w14:paraId="37D4FA3C" w14:textId="58CFB4B4" w:rsidR="00D20D8A" w:rsidRPr="00313E74" w:rsidRDefault="00D20D8A" w:rsidP="00D20D8A">
            <w:pPr>
              <w:keepNext/>
              <w:suppressAutoHyphens/>
              <w:jc w:val="both"/>
            </w:pPr>
            <w:r w:rsidRPr="00313E74">
              <w:t>(J_stf00045)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54B" w14:textId="2862CD30" w:rsidR="00D20D8A" w:rsidRPr="00313E74" w:rsidRDefault="00D20D8A" w:rsidP="00D20D8A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63" w14:textId="71668506" w:rsidR="00D20D8A" w:rsidRPr="00313E74" w:rsidRDefault="00D20D8A" w:rsidP="00D20D8A">
            <w:pPr>
              <w:suppressAutoHyphens/>
              <w:jc w:val="both"/>
            </w:pPr>
            <w:r w:rsidRPr="00313E74">
              <w:t>В паспорте инвестиционного проекта J_stf00045 в разделе 3.1 «Конкретные результаты реализации инвестиционного проекта» необходимо скорректировать наименование трансформатора «Т-3» на «Т-2»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1732" w14:textId="050A282D" w:rsidR="00D20D8A" w:rsidRPr="00313E74" w:rsidRDefault="00D20D8A" w:rsidP="00D20D8A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37E" w14:textId="71B3F686" w:rsidR="00D20D8A" w:rsidRPr="00313E74" w:rsidRDefault="00D20D8A" w:rsidP="00D20D8A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296" w14:textId="20056B04" w:rsidR="00D20D8A" w:rsidRPr="00313E74" w:rsidRDefault="00D20D8A" w:rsidP="00D20D8A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59B" w14:textId="4BBE75E8" w:rsidR="00D20D8A" w:rsidRPr="00313E74" w:rsidRDefault="00010DE9" w:rsidP="00D20D8A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6F3A" w14:textId="65AEEB8A" w:rsidR="00D20D8A" w:rsidRPr="00313E74" w:rsidRDefault="00D20D8A" w:rsidP="00D20D8A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EB1" w14:textId="028EF882" w:rsidR="00D20D8A" w:rsidRPr="00313E74" w:rsidRDefault="00D20D8A" w:rsidP="00D20D8A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859" w14:textId="41E051DE" w:rsidR="00D20D8A" w:rsidRPr="00313E74" w:rsidRDefault="00D20D8A" w:rsidP="00D20D8A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976EDD" w:rsidRPr="00313E74" w14:paraId="39A29C7D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1BBB" w14:textId="77777777" w:rsidR="00976EDD" w:rsidRPr="00313E74" w:rsidRDefault="00976EDD" w:rsidP="00976ED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9BBF" w14:textId="0EBD0DC7" w:rsidR="00976EDD" w:rsidRPr="00313E74" w:rsidRDefault="00976EDD" w:rsidP="00AE1EE0">
            <w:pPr>
              <w:keepNext/>
              <w:suppressAutoHyphens/>
              <w:jc w:val="both"/>
            </w:pPr>
            <w:r w:rsidRPr="00313E74">
              <w:t>Реконструкция                 ПС 110/35/10 кВ «Ачикулак» Нефтекумского района - 4 ПК (замена силового трансформатора 6,3 МВА на 10 МВА) для осуществления технологического присоединения энергопринимающих устройств РН Ставропольнефтегаз. Договор № Д-2-14-0573 от 10.06.2014 (K_stf00392)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9474" w14:textId="5A20B08C" w:rsidR="00976EDD" w:rsidRPr="00313E74" w:rsidRDefault="00976EDD" w:rsidP="00976EDD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D5C5" w14:textId="77777777" w:rsidR="00A205D7" w:rsidRPr="00313E74" w:rsidRDefault="00976EDD" w:rsidP="00976EDD">
            <w:pPr>
              <w:suppressAutoHyphens/>
              <w:jc w:val="both"/>
            </w:pPr>
            <w:r w:rsidRPr="00313E74">
              <w:t>В паспорте инвестиционного проекта J_stf00392</w:t>
            </w:r>
            <w:r w:rsidR="00A205D7" w:rsidRPr="00313E74">
              <w:t>:</w:t>
            </w:r>
          </w:p>
          <w:p w14:paraId="3321DF13" w14:textId="10F3A921" w:rsidR="00976EDD" w:rsidRPr="00313E74" w:rsidRDefault="00976EDD" w:rsidP="00C818E0">
            <w:pPr>
              <w:pStyle w:val="af3"/>
              <w:numPr>
                <w:ilvl w:val="0"/>
                <w:numId w:val="37"/>
              </w:numPr>
              <w:suppressAutoHyphens/>
              <w:ind w:left="50" w:firstLine="256"/>
              <w:jc w:val="both"/>
            </w:pPr>
            <w:r w:rsidRPr="00313E74">
              <w:t xml:space="preserve">в разделах 2, 3.1, 3.2, 3.3 необходимо исключить </w:t>
            </w:r>
            <w:r w:rsidR="00AE1EE0" w:rsidRPr="00313E74">
              <w:t>привед</w:t>
            </w:r>
            <w:r w:rsidR="00C97C0F" w:rsidRPr="00313E74">
              <w:t>е</w:t>
            </w:r>
            <w:r w:rsidR="00AE1EE0" w:rsidRPr="00313E74">
              <w:t>нные</w:t>
            </w:r>
            <w:r w:rsidRPr="00313E74">
              <w:t xml:space="preserve"> сведения по ПС 110 кВ Восточная</w:t>
            </w:r>
            <w:r w:rsidR="00EE4093">
              <w:t>;</w:t>
            </w:r>
            <w:r w:rsidRPr="00313E74">
              <w:t xml:space="preserve"> </w:t>
            </w:r>
          </w:p>
          <w:p w14:paraId="4CF6E41B" w14:textId="6EAC0332" w:rsidR="00976EDD" w:rsidRPr="00313E74" w:rsidRDefault="00976EDD" w:rsidP="00EE4093">
            <w:pPr>
              <w:pStyle w:val="af3"/>
              <w:numPr>
                <w:ilvl w:val="0"/>
                <w:numId w:val="37"/>
              </w:numPr>
              <w:suppressAutoHyphens/>
              <w:ind w:left="50" w:firstLine="256"/>
              <w:jc w:val="both"/>
            </w:pPr>
            <w:r w:rsidRPr="00313E74">
              <w:t xml:space="preserve">в разделе 6.1 «График реализации инвестиционного проекта» </w:t>
            </w:r>
            <w:r w:rsidR="007460F3">
              <w:t xml:space="preserve">указать </w:t>
            </w:r>
            <w:r w:rsidRPr="00313E74">
              <w:t xml:space="preserve">год окончания </w:t>
            </w:r>
            <w:r w:rsidR="00C97C0F" w:rsidRPr="00313E74">
              <w:t>СМР и ПНР –</w:t>
            </w:r>
            <w:r w:rsidRPr="00313E74">
              <w:t xml:space="preserve"> 202</w:t>
            </w:r>
            <w:r w:rsidR="007460F3">
              <w:t>2</w:t>
            </w:r>
            <w:r w:rsidR="00F25080">
              <w:t xml:space="preserve"> год</w:t>
            </w:r>
            <w:r w:rsidR="00C97C0F" w:rsidRPr="00313E74">
              <w:t xml:space="preserve">, </w:t>
            </w:r>
            <w:r w:rsidR="007460F3">
              <w:t>в</w:t>
            </w:r>
            <w:r w:rsidRPr="00313E74">
              <w:t xml:space="preserve"> </w:t>
            </w:r>
            <w:r w:rsidR="003A7F1E" w:rsidRPr="00313E74">
              <w:t>соответств</w:t>
            </w:r>
            <w:r w:rsidR="003A7F1E">
              <w:t>ии с</w:t>
            </w:r>
            <w:r w:rsidR="007460F3">
              <w:t xml:space="preserve"> </w:t>
            </w:r>
            <w:r w:rsidR="00F25080">
              <w:t xml:space="preserve">формой </w:t>
            </w:r>
            <w:r w:rsidR="007460F3">
              <w:t xml:space="preserve">6 </w:t>
            </w:r>
            <w:r w:rsidR="007460F3" w:rsidRPr="007460F3">
              <w:t>«Краткое описание инвестиционной программы. Постановка объектов электросетевого хозяйства под напряжение и (или) включение объектов капитального строительства для проведения пусконаладочных работ»</w:t>
            </w:r>
            <w:r w:rsidR="00C97C0F" w:rsidRPr="00313E74">
              <w:t xml:space="preserve"> </w:t>
            </w:r>
            <w:r w:rsidR="00F25080">
              <w:t>(</w:t>
            </w:r>
            <w:r w:rsidRPr="00313E74">
              <w:t>2022</w:t>
            </w:r>
            <w:r w:rsidR="00C97C0F" w:rsidRPr="00313E74">
              <w:t xml:space="preserve"> год</w:t>
            </w:r>
            <w:r w:rsidR="00F25080">
              <w:t>)</w:t>
            </w:r>
            <w:r w:rsidR="00A205D7" w:rsidRPr="00313E74">
              <w:t xml:space="preserve"> 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C1F7" w14:textId="43F93278" w:rsidR="00976EDD" w:rsidRPr="00313E74" w:rsidRDefault="00976EDD" w:rsidP="00976EDD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89F" w14:textId="4A120BB9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813" w14:textId="315881CA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25A" w14:textId="2C49EB85" w:rsidR="00976EDD" w:rsidRPr="00313E74" w:rsidRDefault="00010DE9" w:rsidP="00976EDD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B2F" w14:textId="31765206" w:rsidR="00976EDD" w:rsidRPr="00313E74" w:rsidRDefault="00976EDD" w:rsidP="00976EDD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E4E" w14:textId="233579D6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A9B" w14:textId="558FCF6C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976EDD" w:rsidRPr="00313E74" w14:paraId="4CE7BA44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C45" w14:textId="77777777" w:rsidR="00976EDD" w:rsidRPr="00313E74" w:rsidRDefault="00976EDD" w:rsidP="00976ED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CF4" w14:textId="05C65626" w:rsidR="00976EDD" w:rsidRPr="00313E74" w:rsidRDefault="00976EDD" w:rsidP="00AE1EE0">
            <w:pPr>
              <w:keepNext/>
              <w:suppressAutoHyphens/>
              <w:jc w:val="both"/>
            </w:pPr>
            <w:r w:rsidRPr="00313E74">
              <w:t xml:space="preserve">Реконструкция           ПС 110/10 кВ Восточная (установка </w:t>
            </w:r>
            <w:r w:rsidRPr="00313E74">
              <w:lastRenderedPageBreak/>
              <w:t>дополнительного трансформатора 16 МВА), строительство КЛ-10 кВ протяженностью 1,00 км для технологического присоединения энергопринимающих устройств многоквартирного жилого комплекса ООО «Эвилин-строй 2» в г.Ставрополе, пр-кт к.Маркса. III этап. Договор № 254/2019 от 12.11.2019 (K_stf00377)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4B9" w14:textId="0FC829E7" w:rsidR="00976EDD" w:rsidRPr="00313E74" w:rsidRDefault="00976EDD" w:rsidP="00976EDD">
            <w:pPr>
              <w:suppressAutoHyphens/>
              <w:jc w:val="center"/>
            </w:pPr>
            <w:r w:rsidRPr="00313E74">
              <w:lastRenderedPageBreak/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D02" w14:textId="58037572" w:rsidR="00976EDD" w:rsidRPr="00313E74" w:rsidRDefault="00976EDD" w:rsidP="00976EDD">
            <w:pPr>
              <w:suppressAutoHyphens/>
              <w:jc w:val="both"/>
            </w:pPr>
            <w:r w:rsidRPr="00313E74">
              <w:t xml:space="preserve">В паспорте инвестиционного проекта J_stf00377 в разделе 3.1 «Конкретные результаты реализации </w:t>
            </w:r>
            <w:r w:rsidRPr="00313E74">
              <w:lastRenderedPageBreak/>
              <w:t>инвестиционного проекта» скорректировать «Силовой тр-р Тр1» на «Силовой тр-р Тр3»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DA5D" w14:textId="4565F3D8" w:rsidR="00976EDD" w:rsidRPr="00313E74" w:rsidRDefault="00976EDD" w:rsidP="00976EDD">
            <w:pPr>
              <w:suppressAutoHyphens/>
              <w:jc w:val="both"/>
            </w:pPr>
            <w:r w:rsidRPr="00313E74">
              <w:lastRenderedPageBreak/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E3F3" w14:textId="7348715E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3A9" w14:textId="3D32236D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80C" w14:textId="6C759326" w:rsidR="00976EDD" w:rsidRPr="00313E74" w:rsidRDefault="000533AB" w:rsidP="00976EDD">
            <w:pPr>
              <w:suppressAutoHyphens/>
              <w:jc w:val="center"/>
            </w:pPr>
            <w:r w:rsidRPr="00414A42"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5B9" w14:textId="76B82A6D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397" w14:textId="12408C90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96" w14:textId="515D389E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976EDD" w:rsidRPr="00313E74" w14:paraId="295913C1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9532" w14:textId="77777777" w:rsidR="00976EDD" w:rsidRPr="00313E74" w:rsidRDefault="00976EDD" w:rsidP="00976ED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9ED8" w14:textId="25375D39" w:rsidR="00976EDD" w:rsidRPr="00313E74" w:rsidRDefault="00976EDD" w:rsidP="00976EDD">
            <w:pPr>
              <w:keepNext/>
              <w:suppressAutoHyphens/>
              <w:jc w:val="both"/>
            </w:pPr>
            <w:r w:rsidRPr="00313E74">
              <w:t xml:space="preserve">Реконструкция ПС 110/35/10кВ «Новопавловская-2» (замена сущ. выкл. 110 кВ на элегазовые выкл. ВЭБ-110, установка ВЭБ-110 в цепях силовых тр-в и линий 110 кВ, замена сущ. ячеек РУ-10кВ с МВ-10 на вакуумн. выкл., сущ. разъед.110кВ на РГ-110 с двигат. приводом, устройство ТМ, устр-во ограждения и подъездных дорог. «Техническое перевооружение средств РЗА ВЛ 110 кВ Новопавловская-2 - Прохладная-2 (Л-36)» в соответствии с </w:t>
            </w:r>
            <w:r w:rsidRPr="00313E74">
              <w:lastRenderedPageBreak/>
              <w:t>решениями проектной документации по титулу «Комплексная реконструкция ПС 330 кВ Прохладная») (F_prj_109105_11732)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8BBA" w14:textId="58000828" w:rsidR="00976EDD" w:rsidRPr="00313E74" w:rsidRDefault="00976EDD" w:rsidP="00976EDD">
            <w:pPr>
              <w:suppressAutoHyphens/>
              <w:jc w:val="center"/>
            </w:pPr>
            <w:r w:rsidRPr="00313E74">
              <w:lastRenderedPageBreak/>
              <w:t>2022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E72" w14:textId="273D7F89" w:rsidR="00976EDD" w:rsidRPr="00365D1E" w:rsidRDefault="00976EDD" w:rsidP="00EE4093">
            <w:pPr>
              <w:suppressAutoHyphens/>
              <w:jc w:val="both"/>
            </w:pPr>
            <w:r w:rsidRPr="00365D1E">
              <w:t>В паспорте инвестиционного проекта F_prj_109105_11732 в раздел</w:t>
            </w:r>
            <w:r w:rsidR="00EE4093">
              <w:t>ах</w:t>
            </w:r>
            <w:r w:rsidRPr="00365D1E">
              <w:t xml:space="preserve"> 3.1 «Конкретные результаты реализации инвестиционного проекта» </w:t>
            </w:r>
            <w:r w:rsidR="00EE4093">
              <w:t xml:space="preserve">и </w:t>
            </w:r>
            <w:r w:rsidRPr="00365D1E">
              <w:t>3.3 «Планируемые цели, задачи, этапы, сроки и конкретные результаты реализации инвестиционного проекта»</w:t>
            </w:r>
            <w:r w:rsidR="00EE4093">
              <w:t xml:space="preserve"> необходимо устранить несоответствие в части количества устанавливаемых выключателей 110 кВ (указана установка 3 и 5 выключателей </w:t>
            </w:r>
            <w:r w:rsidR="00DD7743">
              <w:t>соответственно</w:t>
            </w:r>
            <w:r w:rsidR="00EE4093">
              <w:t>)</w:t>
            </w:r>
            <w:r w:rsidRPr="00365D1E">
              <w:t xml:space="preserve"> 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704" w14:textId="53CC445B" w:rsidR="00976EDD" w:rsidRPr="00313E74" w:rsidRDefault="00976EDD" w:rsidP="00976EDD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8DC" w14:textId="5E672A27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2AE" w14:textId="36C904DE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759" w14:textId="72477552" w:rsidR="00976EDD" w:rsidRPr="00313E74" w:rsidRDefault="00010DE9" w:rsidP="00976EDD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7CE" w14:textId="3922ADD8" w:rsidR="00976EDD" w:rsidRPr="00313E74" w:rsidRDefault="00976EDD" w:rsidP="00976EDD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C5B3" w14:textId="02740D44" w:rsidR="00976EDD" w:rsidRPr="00313E74" w:rsidRDefault="00976EDD" w:rsidP="00976EDD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206" w14:textId="392D9C5B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976EDD" w:rsidRPr="00313E74" w14:paraId="16CCBE2A" w14:textId="77777777" w:rsidTr="00414A42">
        <w:trPr>
          <w:trHeight w:val="64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B74" w14:textId="77777777" w:rsidR="00976EDD" w:rsidRPr="00313E74" w:rsidRDefault="00976EDD" w:rsidP="00976ED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60E7" w14:textId="405C4324" w:rsidR="00976EDD" w:rsidRPr="00313E74" w:rsidRDefault="00976EDD" w:rsidP="00976EDD">
            <w:pPr>
              <w:keepNext/>
              <w:suppressAutoHyphens/>
              <w:jc w:val="both"/>
            </w:pPr>
            <w:r w:rsidRPr="00313E74">
              <w:t>Техническое перевооружение       ПС 110/6кВ</w:t>
            </w:r>
            <w:r w:rsidR="006C2B8C" w:rsidRPr="00313E74">
              <w:t xml:space="preserve"> </w:t>
            </w:r>
            <w:r w:rsidRPr="00313E74">
              <w:t>«Нефтекумск» (замена сущ. выкл.            110 кВ на элегазовый выкл. типа ВЭБ-110, сущ. разъед. на разъединители с эл. двигат. приводом, сущ. ТН-110 на ТН типа НАМИ-</w:t>
            </w:r>
            <w:r w:rsidR="0053481A" w:rsidRPr="00313E74">
              <w:t>110, замена</w:t>
            </w:r>
            <w:r w:rsidRPr="00313E74">
              <w:t xml:space="preserve"> сущ. средств </w:t>
            </w:r>
            <w:r w:rsidR="00770043" w:rsidRPr="00313E74">
              <w:t>РЗА на</w:t>
            </w:r>
            <w:r w:rsidRPr="00313E74">
              <w:t xml:space="preserve"> микропроцессорные защиты) (F_prj_109105_11727)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6A3" w14:textId="442DA162" w:rsidR="00976EDD" w:rsidRPr="00313E74" w:rsidRDefault="00976EDD" w:rsidP="00976EDD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84F" w14:textId="53E3DD48" w:rsidR="00C97C0F" w:rsidRPr="00313E74" w:rsidRDefault="00976EDD" w:rsidP="006A1A47">
            <w:pPr>
              <w:suppressAutoHyphens/>
              <w:jc w:val="both"/>
            </w:pPr>
            <w:r w:rsidRPr="00313E74">
              <w:t>В паспорте инвестиционного проекта F_prj_109105_11727</w:t>
            </w:r>
            <w:r w:rsidR="006C2B8C" w:rsidRPr="00313E74">
              <w:t xml:space="preserve"> </w:t>
            </w:r>
            <w:r w:rsidRPr="00313E74">
              <w:t xml:space="preserve">в разделе 3.1 «Конкретные результаты реализации инвестиционного проекта» </w:t>
            </w:r>
            <w:r w:rsidR="00770043" w:rsidRPr="00313E74">
              <w:t xml:space="preserve">скорректировать технические характеристики: вместо </w:t>
            </w:r>
            <w:r w:rsidRPr="00313E74">
              <w:t>замен</w:t>
            </w:r>
            <w:r w:rsidR="00770043" w:rsidRPr="00313E74">
              <w:t>ы существующих</w:t>
            </w:r>
            <w:r w:rsidRPr="00313E74">
              <w:t xml:space="preserve"> 4 выключателей 110 кВ </w:t>
            </w:r>
            <w:r w:rsidR="00770043" w:rsidRPr="00313E74">
              <w:t>указать замену 2 выключателей в соответствии с</w:t>
            </w:r>
            <w:r w:rsidRPr="00313E74">
              <w:t xml:space="preserve"> задани</w:t>
            </w:r>
            <w:r w:rsidR="00770043" w:rsidRPr="00313E74">
              <w:t>ем</w:t>
            </w:r>
            <w:r w:rsidRPr="00313E74">
              <w:t xml:space="preserve"> на проектирование </w:t>
            </w:r>
            <w:r w:rsidR="00770043" w:rsidRPr="00313E74">
              <w:t xml:space="preserve">по объекту «Техническое перевооружение       ПС 110/6кВ   Нефтекумск (замена в ячейках силовых трансформаторов            110 кВ </w:t>
            </w:r>
            <w:r w:rsidR="006C2B8C" w:rsidRPr="00313E74">
              <w:t xml:space="preserve">существующих воздушных выключателей </w:t>
            </w:r>
            <w:r w:rsidR="00770043" w:rsidRPr="00313E74">
              <w:t>на элегазовы</w:t>
            </w:r>
            <w:r w:rsidR="006C2B8C" w:rsidRPr="00313E74">
              <w:t>е, существующих трансформаторов напряжения</w:t>
            </w:r>
            <w:r w:rsidR="00770043" w:rsidRPr="00313E74">
              <w:t xml:space="preserve"> на НАМИ-110,</w:t>
            </w:r>
            <w:r w:rsidR="006C2B8C" w:rsidRPr="00313E74">
              <w:t xml:space="preserve"> существующих разъединителей с электродвигательным приводом, </w:t>
            </w:r>
            <w:r w:rsidR="00770043" w:rsidRPr="00313E74">
              <w:t xml:space="preserve"> </w:t>
            </w:r>
            <w:r w:rsidR="006C2B8C" w:rsidRPr="00313E74">
              <w:t xml:space="preserve">существующих </w:t>
            </w:r>
            <w:r w:rsidR="00770043" w:rsidRPr="00313E74">
              <w:t>средств РЗА на микропроцессорные защиты</w:t>
            </w:r>
            <w:r w:rsidR="006C2B8C" w:rsidRPr="00313E74">
              <w:t>», утвержденным Первым заместителем директора – главным инженером филиала ПАО «МРСК Северного Кавказа» - «Ставропольэнерго» П.В. Зинченко в 2020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A85" w14:textId="600B3B65" w:rsidR="00976EDD" w:rsidRPr="00313E74" w:rsidRDefault="00976EDD" w:rsidP="00976EDD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08C4" w14:textId="29F27F50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28FC" w14:textId="570AEFEF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6F5" w14:textId="76A97293" w:rsidR="00976EDD" w:rsidRPr="00313E74" w:rsidRDefault="00010DE9" w:rsidP="00976EDD">
            <w:pPr>
              <w:suppressAutoHyphens/>
              <w:jc w:val="center"/>
            </w:pPr>
            <w:r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5EB" w14:textId="73B64AC9" w:rsidR="00976EDD" w:rsidRPr="00313E74" w:rsidRDefault="00976EDD" w:rsidP="00976EDD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E63" w14:textId="335FEA25" w:rsidR="00976EDD" w:rsidRPr="00313E74" w:rsidRDefault="00976EDD" w:rsidP="00976EDD">
            <w:pPr>
              <w:suppressAutoHyphens/>
              <w:jc w:val="center"/>
            </w:pPr>
            <w:r w:rsidRPr="00313E74">
              <w:t>2020-2021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C2AA" w14:textId="01A6614A" w:rsidR="00976EDD" w:rsidRPr="00313E74" w:rsidRDefault="00976EDD" w:rsidP="00976EDD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976EDD" w:rsidRPr="00313E74" w14:paraId="7D3A7098" w14:textId="77777777" w:rsidTr="00637F95">
        <w:trPr>
          <w:trHeight w:val="20"/>
        </w:trPr>
        <w:tc>
          <w:tcPr>
            <w:tcW w:w="219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161" w14:textId="07A2BBE0" w:rsidR="00976EDD" w:rsidRPr="00313E74" w:rsidRDefault="00976EDD" w:rsidP="00D20D8A">
            <w:pPr>
              <w:suppressAutoHyphens/>
              <w:jc w:val="center"/>
            </w:pPr>
            <w:r w:rsidRPr="00313E74">
              <w:t xml:space="preserve">Энергосистема Республики Ингушетия </w:t>
            </w:r>
            <w:r w:rsidRPr="00313E74">
              <w:rPr>
                <w:rStyle w:val="affd"/>
              </w:rPr>
              <w:footnoteReference w:id="5"/>
            </w:r>
          </w:p>
        </w:tc>
      </w:tr>
      <w:tr w:rsidR="0044715D" w:rsidRPr="00313E74" w14:paraId="2069F98F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024" w14:textId="77777777" w:rsidR="0044715D" w:rsidRPr="00313E74" w:rsidRDefault="0044715D" w:rsidP="0044715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578E" w14:textId="77777777" w:rsidR="00C97C0F" w:rsidRPr="000533AB" w:rsidRDefault="0044715D" w:rsidP="0044715D">
            <w:pPr>
              <w:keepNext/>
              <w:suppressAutoHyphens/>
              <w:jc w:val="both"/>
            </w:pPr>
            <w:r w:rsidRPr="000533AB">
              <w:t>Строительство            ВЛ 110 кВ Плиево новая -</w:t>
            </w:r>
            <w:r w:rsidRPr="000533AB">
              <w:lastRenderedPageBreak/>
              <w:t>закорачивающий пункт плавки гололеда (ЗКРП), расположенный на территории Сунженского района  с организацией схемы плавки гололёда 28,43 км (Исполнение обязательств по технологическому присоединению энергетических установок ООО «ГЭХ Инжиниринг» к электрическим сетям АО «Чеченэнерго» для обеспечения выдачи мощности Грозненской ТЭС (договор от 28.02.2018                              № 155/2018)</w:t>
            </w:r>
          </w:p>
          <w:p w14:paraId="19B05224" w14:textId="1506774C" w:rsidR="0044715D" w:rsidRPr="000533AB" w:rsidRDefault="0044715D" w:rsidP="0044715D">
            <w:pPr>
              <w:keepNext/>
              <w:suppressAutoHyphens/>
              <w:jc w:val="both"/>
            </w:pPr>
            <w:r w:rsidRPr="000533AB">
              <w:t xml:space="preserve"> (I_inf39)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F97C" w14:textId="034791E3" w:rsidR="0044715D" w:rsidRPr="000533AB" w:rsidRDefault="0044715D" w:rsidP="0044715D">
            <w:pPr>
              <w:suppressAutoHyphens/>
              <w:jc w:val="center"/>
            </w:pPr>
            <w:r w:rsidRPr="000533AB">
              <w:lastRenderedPageBreak/>
              <w:t>2020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CBB0" w14:textId="11E32C45" w:rsidR="0044715D" w:rsidRPr="000533AB" w:rsidRDefault="00DD7743" w:rsidP="00DD7743">
            <w:pPr>
              <w:suppressAutoHyphens/>
              <w:jc w:val="both"/>
            </w:pPr>
            <w:r>
              <w:t>Исключить из</w:t>
            </w:r>
            <w:r w:rsidR="00365D1E" w:rsidRPr="000533AB">
              <w:t xml:space="preserve"> проект</w:t>
            </w:r>
            <w:r>
              <w:t>а</w:t>
            </w:r>
            <w:r w:rsidR="00365D1E" w:rsidRPr="000533AB">
              <w:t xml:space="preserve"> ИП инвестиционн</w:t>
            </w:r>
            <w:r>
              <w:t>ый</w:t>
            </w:r>
            <w:r w:rsidR="00365D1E" w:rsidRPr="000533AB">
              <w:t xml:space="preserve"> проект </w:t>
            </w:r>
            <w:r w:rsidR="00C97C0F" w:rsidRPr="000533AB">
              <w:t>I_inf39</w:t>
            </w:r>
            <w:r>
              <w:t>,</w:t>
            </w:r>
            <w:r w:rsidR="00C97C0F" w:rsidRPr="000533AB">
              <w:t xml:space="preserve"> </w:t>
            </w:r>
            <w:r w:rsidR="0044715D" w:rsidRPr="000533AB">
              <w:t xml:space="preserve">в </w:t>
            </w:r>
            <w:r w:rsidR="00BC07AD" w:rsidRPr="000533AB">
              <w:t xml:space="preserve">связи </w:t>
            </w:r>
            <w:r w:rsidR="0044715D" w:rsidRPr="000533AB">
              <w:t xml:space="preserve">с фактической реализацией и </w:t>
            </w:r>
            <w:r w:rsidR="0044715D" w:rsidRPr="000533AB">
              <w:lastRenderedPageBreak/>
              <w:t>вводом в работу ВЛ 110 кВ в 2019 году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6E9" w14:textId="77777777" w:rsidR="0044715D" w:rsidRPr="00313E74" w:rsidRDefault="0044715D" w:rsidP="0044715D">
            <w:pPr>
              <w:suppressAutoHyphens/>
              <w:jc w:val="both"/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66D" w14:textId="045A4EAB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58B" w14:textId="178896B8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3D6" w14:textId="6E0AC4D7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2E2" w14:textId="2E2E6E8F" w:rsidR="0044715D" w:rsidRPr="00313E74" w:rsidRDefault="0044715D" w:rsidP="0044715D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3B5" w14:textId="46542091" w:rsidR="0044715D" w:rsidRPr="00313E74" w:rsidRDefault="0044715D" w:rsidP="0044715D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C820" w14:textId="77777777" w:rsidR="00C97C0F" w:rsidRPr="00313E74" w:rsidRDefault="00C97C0F" w:rsidP="00C97C0F">
            <w:pPr>
              <w:suppressAutoHyphens/>
              <w:jc w:val="center"/>
            </w:pPr>
            <w:r w:rsidRPr="00313E74">
              <w:t>2019</w:t>
            </w:r>
          </w:p>
          <w:p w14:paraId="4C07E11E" w14:textId="45EF8C72" w:rsidR="0044715D" w:rsidRPr="00313E74" w:rsidRDefault="0044715D" w:rsidP="00C97C0F">
            <w:pPr>
              <w:suppressAutoHyphens/>
              <w:jc w:val="center"/>
            </w:pPr>
            <w:r w:rsidRPr="00313E74">
              <w:t>АО «Чеченэнерго»</w:t>
            </w:r>
            <w:r w:rsidR="00C97C0F" w:rsidRPr="00313E74">
              <w:t xml:space="preserve">, </w:t>
            </w:r>
            <w:r w:rsidR="00C97C0F" w:rsidRPr="00313E74">
              <w:lastRenderedPageBreak/>
              <w:t>«</w:t>
            </w:r>
            <w:r w:rsidRPr="00313E74">
              <w:t>Строительство ВЛ 110 кВ Грозненская ТЭС-закорачивающий пункт плавки гололеда (ЗКРП), расположенный на территории Сунженского района 45,94 км</w:t>
            </w:r>
            <w:r w:rsidR="00C97C0F" w:rsidRPr="00313E74">
              <w:t>» (I_Che153)</w:t>
            </w:r>
          </w:p>
          <w:p w14:paraId="748EAC04" w14:textId="1B6F5F52" w:rsidR="0044715D" w:rsidRPr="00313E74" w:rsidRDefault="0044715D" w:rsidP="0044715D">
            <w:pPr>
              <w:suppressAutoHyphens/>
              <w:jc w:val="center"/>
            </w:pPr>
          </w:p>
        </w:tc>
      </w:tr>
      <w:tr w:rsidR="0044715D" w:rsidRPr="00313E74" w14:paraId="1808304B" w14:textId="77777777" w:rsidTr="00A869E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034" w14:textId="77777777" w:rsidR="0044715D" w:rsidRPr="00313E74" w:rsidRDefault="0044715D" w:rsidP="0044715D">
            <w:pPr>
              <w:pStyle w:val="af3"/>
              <w:numPr>
                <w:ilvl w:val="0"/>
                <w:numId w:val="25"/>
              </w:numPr>
              <w:suppressAutoHyphens/>
              <w:ind w:left="414" w:hanging="357"/>
              <w:jc w:val="center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8C9" w14:textId="652EECB4" w:rsidR="0044715D" w:rsidRPr="000533AB" w:rsidRDefault="0044715D" w:rsidP="0044715D">
            <w:pPr>
              <w:keepNext/>
              <w:suppressAutoHyphens/>
              <w:jc w:val="both"/>
            </w:pPr>
            <w:r w:rsidRPr="000533AB">
              <w:t>Строительство             ПС 110/35/10 «Плиево Новая» 3 ПК (K_inf43)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BD8" w14:textId="543B9380" w:rsidR="0044715D" w:rsidRPr="000533AB" w:rsidRDefault="0044715D" w:rsidP="0044715D">
            <w:pPr>
              <w:suppressAutoHyphens/>
              <w:jc w:val="center"/>
            </w:pPr>
            <w:r w:rsidRPr="000533AB">
              <w:t>2021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805" w14:textId="77777777" w:rsidR="00BC07AD" w:rsidRPr="000533AB" w:rsidRDefault="0044715D" w:rsidP="0044715D">
            <w:pPr>
              <w:keepNext/>
              <w:suppressAutoHyphens/>
              <w:ind w:left="50" w:hanging="6"/>
              <w:jc w:val="both"/>
            </w:pPr>
            <w:r w:rsidRPr="000533AB">
              <w:t>В паспорте инвестиционного проекта inf43</w:t>
            </w:r>
            <w:r w:rsidR="00BC07AD" w:rsidRPr="000533AB">
              <w:t>:</w:t>
            </w:r>
          </w:p>
          <w:p w14:paraId="6C5D32C7" w14:textId="00B305C8" w:rsidR="00BC07AD" w:rsidRPr="000533AB" w:rsidRDefault="0044715D" w:rsidP="00BC07AD">
            <w:pPr>
              <w:pStyle w:val="af3"/>
              <w:keepNext/>
              <w:numPr>
                <w:ilvl w:val="0"/>
                <w:numId w:val="43"/>
              </w:numPr>
              <w:suppressAutoHyphens/>
              <w:ind w:left="0" w:firstLine="0"/>
              <w:jc w:val="both"/>
            </w:pPr>
            <w:r w:rsidRPr="000533AB">
              <w:t xml:space="preserve">в разделе 3.1 «Конкретные результаты реализации инвестиционного проекта» </w:t>
            </w:r>
            <w:r w:rsidR="00BC07AD" w:rsidRPr="000533AB">
              <w:t>указать объем выполняемых мероприятий в составе 3</w:t>
            </w:r>
            <w:r w:rsidR="00DD7743">
              <w:t>-го</w:t>
            </w:r>
            <w:r w:rsidR="00BC07AD" w:rsidRPr="000533AB">
              <w:t xml:space="preserve"> </w:t>
            </w:r>
            <w:r w:rsidR="00DD7743">
              <w:t>пускового комплекса</w:t>
            </w:r>
            <w:r w:rsidR="00BC07AD" w:rsidRPr="000533AB">
              <w:t>;</w:t>
            </w:r>
          </w:p>
          <w:p w14:paraId="590B197B" w14:textId="6EF183A6" w:rsidR="0044715D" w:rsidRPr="000533AB" w:rsidRDefault="0044715D" w:rsidP="00DD7743">
            <w:pPr>
              <w:pStyle w:val="af3"/>
              <w:keepNext/>
              <w:numPr>
                <w:ilvl w:val="0"/>
                <w:numId w:val="43"/>
              </w:numPr>
              <w:suppressAutoHyphens/>
              <w:ind w:left="0" w:firstLine="0"/>
              <w:jc w:val="both"/>
            </w:pPr>
            <w:r w:rsidRPr="000533AB">
              <w:t xml:space="preserve">в разделе 3.3 «Планируемые цели, задачи, этапы, сроки и конкретные результаты реализации инвестиционного проекта» </w:t>
            </w:r>
            <w:r w:rsidR="00BC07AD" w:rsidRPr="000533AB">
              <w:t xml:space="preserve">указать </w:t>
            </w:r>
            <w:r w:rsidR="00414A42" w:rsidRPr="000533AB">
              <w:t>мероприятия,</w:t>
            </w:r>
            <w:r w:rsidR="00BC07AD" w:rsidRPr="000533AB">
              <w:t xml:space="preserve"> предусмотренные в составе </w:t>
            </w:r>
            <w:r w:rsidRPr="000533AB">
              <w:t>проектной документацией по титулу «Строительство ПС 110/35/10 кВ Плиево-Новая. Республика Ингушетия»</w:t>
            </w:r>
            <w:r w:rsidR="00BC07AD" w:rsidRPr="000533AB">
              <w:t>:</w:t>
            </w:r>
            <w:r w:rsidRPr="000533AB">
              <w:t xml:space="preserve"> перевод питания существующих потребителей 6 кВ ПС 35/6 кВ Плиево от ПС 110/35/10 </w:t>
            </w:r>
            <w:r w:rsidRPr="000533AB">
              <w:lastRenderedPageBreak/>
              <w:t>кВ Плиево и демонтаж оборудования и сооружений ПС 35/6 кВ Плиево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76A0" w14:textId="10DBFB50" w:rsidR="0044715D" w:rsidRPr="00313E74" w:rsidRDefault="0044715D" w:rsidP="0044715D">
            <w:pPr>
              <w:suppressAutoHyphens/>
              <w:jc w:val="both"/>
            </w:pPr>
            <w:r w:rsidRPr="00313E74">
              <w:lastRenderedPageBreak/>
              <w:t>Риски для энергосистемы отсутствуют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407" w14:textId="6244EEE6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7A75" w14:textId="098DDF4D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324" w14:textId="22BC361C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7B5" w14:textId="29749F4C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FDE" w14:textId="7A0FF941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DE3" w14:textId="51DA19DD" w:rsidR="0044715D" w:rsidRPr="00313E74" w:rsidRDefault="0044715D" w:rsidP="0044715D">
            <w:pPr>
              <w:suppressAutoHyphens/>
              <w:jc w:val="center"/>
            </w:pPr>
            <w:r w:rsidRPr="00313E74">
              <w:t>–</w:t>
            </w:r>
          </w:p>
        </w:tc>
      </w:tr>
    </w:tbl>
    <w:p w14:paraId="538CFE16" w14:textId="59D62D3B" w:rsidR="002B4ADF" w:rsidRPr="00313E74" w:rsidRDefault="002B4ADF" w:rsidP="001407FC">
      <w:pPr>
        <w:suppressAutoHyphens/>
        <w:jc w:val="both"/>
        <w:rPr>
          <w:sz w:val="28"/>
          <w:szCs w:val="28"/>
        </w:rPr>
      </w:pPr>
    </w:p>
    <w:p w14:paraId="18EE204D" w14:textId="6C1E78EC" w:rsidR="00E41A0D" w:rsidRPr="00313E74" w:rsidRDefault="00E41A0D" w:rsidP="001407FC">
      <w:pPr>
        <w:suppressAutoHyphens/>
        <w:jc w:val="both"/>
        <w:rPr>
          <w:sz w:val="28"/>
          <w:szCs w:val="28"/>
        </w:rPr>
      </w:pPr>
    </w:p>
    <w:p w14:paraId="60B80349" w14:textId="4DD7240C" w:rsidR="004C532F" w:rsidRPr="00313E74" w:rsidRDefault="001407FC" w:rsidP="00EB0EBD">
      <w:pPr>
        <w:pStyle w:val="af3"/>
        <w:numPr>
          <w:ilvl w:val="0"/>
          <w:numId w:val="23"/>
        </w:numPr>
        <w:suppressAutoHyphens/>
        <w:jc w:val="both"/>
        <w:rPr>
          <w:b/>
          <w:sz w:val="28"/>
          <w:szCs w:val="28"/>
        </w:rPr>
      </w:pPr>
      <w:r w:rsidRPr="00313E74">
        <w:rPr>
          <w:b/>
          <w:sz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197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0"/>
        <w:gridCol w:w="3908"/>
        <w:gridCol w:w="1668"/>
        <w:gridCol w:w="4314"/>
        <w:gridCol w:w="3765"/>
        <w:gridCol w:w="3534"/>
        <w:gridCol w:w="2109"/>
        <w:gridCol w:w="2127"/>
      </w:tblGrid>
      <w:tr w:rsidR="00875E5C" w:rsidRPr="00313E74" w14:paraId="5D60EFB0" w14:textId="77777777" w:rsidTr="00BA504D">
        <w:trPr>
          <w:tblHeader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1C5C" w14:textId="77777777" w:rsidR="00875E5C" w:rsidRPr="00313E74" w:rsidRDefault="00875E5C" w:rsidP="001F1888">
            <w:pPr>
              <w:suppressAutoHyphens/>
              <w:jc w:val="center"/>
            </w:pPr>
            <w:r w:rsidRPr="00313E74">
              <w:t>№ п/п</w:t>
            </w: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B077" w14:textId="77777777" w:rsidR="00875E5C" w:rsidRPr="00313E74" w:rsidRDefault="00875E5C" w:rsidP="00694AF7">
            <w:pPr>
              <w:suppressAutoHyphens/>
              <w:jc w:val="center"/>
            </w:pPr>
            <w:r w:rsidRPr="00313E74">
              <w:t>Наименование инвестиционного проекта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A42B" w14:textId="77777777" w:rsidR="00875E5C" w:rsidRPr="00313E74" w:rsidRDefault="00875E5C" w:rsidP="00694AF7">
            <w:pPr>
              <w:suppressAutoHyphens/>
              <w:jc w:val="center"/>
            </w:pPr>
            <w:r w:rsidRPr="00313E74">
              <w:t>Год реализации в соответствии с проектом ИП</w:t>
            </w:r>
          </w:p>
        </w:tc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BE7D" w14:textId="7D1BE31C" w:rsidR="00875E5C" w:rsidRPr="00313E74" w:rsidRDefault="00FC67EF" w:rsidP="00694AF7">
            <w:pPr>
              <w:suppressAutoHyphens/>
              <w:jc w:val="center"/>
            </w:pPr>
            <w:r w:rsidRPr="00313E74">
              <w:t>Предложения по доработке п</w:t>
            </w:r>
            <w:r w:rsidR="00875E5C" w:rsidRPr="00313E74">
              <w:t>роекта ИП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BC72" w14:textId="77777777" w:rsidR="00875E5C" w:rsidRPr="00313E74" w:rsidRDefault="00875E5C" w:rsidP="00694AF7">
            <w:pPr>
              <w:suppressAutoHyphens/>
              <w:jc w:val="center"/>
            </w:pPr>
            <w:r w:rsidRPr="00313E74">
              <w:t>Возможные риски для энергосистемы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1EA2" w14:textId="07715B01" w:rsidR="00875E5C" w:rsidRPr="00313E74" w:rsidRDefault="00875E5C" w:rsidP="001F1888">
            <w:pPr>
              <w:suppressAutoHyphens/>
              <w:jc w:val="center"/>
            </w:pPr>
            <w:r w:rsidRPr="00313E74">
              <w:t>Документы, предусматривающие мероприятия и сроки их реализации</w:t>
            </w:r>
          </w:p>
        </w:tc>
      </w:tr>
      <w:tr w:rsidR="00875E5C" w:rsidRPr="00313E74" w14:paraId="57CC49DE" w14:textId="77777777" w:rsidTr="00BA504D">
        <w:trPr>
          <w:tblHeader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0DAC" w14:textId="77777777" w:rsidR="00875E5C" w:rsidRPr="00313E74" w:rsidRDefault="00875E5C" w:rsidP="001F1888"/>
        </w:tc>
        <w:tc>
          <w:tcPr>
            <w:tcW w:w="3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7E69" w14:textId="77777777" w:rsidR="00875E5C" w:rsidRPr="00313E74" w:rsidRDefault="00875E5C" w:rsidP="001F1888"/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76F5" w14:textId="77777777" w:rsidR="00875E5C" w:rsidRPr="00313E74" w:rsidRDefault="00875E5C" w:rsidP="001F1888"/>
        </w:tc>
        <w:tc>
          <w:tcPr>
            <w:tcW w:w="4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75BD" w14:textId="77777777" w:rsidR="00875E5C" w:rsidRPr="00313E74" w:rsidRDefault="00875E5C" w:rsidP="001F1888"/>
        </w:tc>
        <w:tc>
          <w:tcPr>
            <w:tcW w:w="3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9A3F" w14:textId="77777777" w:rsidR="00875E5C" w:rsidRPr="00313E74" w:rsidRDefault="00875E5C" w:rsidP="001F1888"/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1A6A" w14:textId="77777777" w:rsidR="00875E5C" w:rsidRPr="00313E74" w:rsidRDefault="00875E5C" w:rsidP="001F1888">
            <w:pPr>
              <w:suppressAutoHyphens/>
              <w:jc w:val="center"/>
            </w:pPr>
            <w:r w:rsidRPr="00313E74">
              <w:t>Документ-основание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F879" w14:textId="77777777" w:rsidR="00875E5C" w:rsidRPr="00313E74" w:rsidRDefault="00875E5C" w:rsidP="001F1888">
            <w:pPr>
              <w:suppressAutoHyphens/>
              <w:jc w:val="center"/>
            </w:pPr>
            <w:r w:rsidRPr="00313E74">
              <w:t>ИП субъекта электроэнергетики, утвержденная в предшествующем периоде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1AFE" w14:textId="77777777" w:rsidR="00875E5C" w:rsidRPr="00313E74" w:rsidRDefault="00875E5C" w:rsidP="001F1888">
            <w:pPr>
              <w:suppressAutoHyphens/>
              <w:jc w:val="center"/>
            </w:pPr>
            <w:r w:rsidRPr="00313E74"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FD4D57" w:rsidRPr="00313E74" w14:paraId="0A694375" w14:textId="77777777" w:rsidTr="00BA504D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A917CB1" w14:textId="34027E80" w:rsidR="00FD4D57" w:rsidRPr="00313E74" w:rsidRDefault="001148D7" w:rsidP="000D2E59">
            <w:pPr>
              <w:suppressAutoHyphens/>
              <w:jc w:val="center"/>
            </w:pPr>
            <w:r w:rsidRPr="00313E74">
              <w:t>Энергосистема Республики Дагестан</w:t>
            </w:r>
          </w:p>
        </w:tc>
      </w:tr>
      <w:tr w:rsidR="008D38FA" w:rsidRPr="00313E74" w14:paraId="6B964FFC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B20476E" w14:textId="77777777" w:rsidR="008D38FA" w:rsidRPr="00313E74" w:rsidRDefault="008D38FA" w:rsidP="008D38FA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F1F8BE8" w14:textId="77777777" w:rsidR="008D38FA" w:rsidRPr="00313E74" w:rsidRDefault="008D38FA" w:rsidP="008D38FA">
            <w:pPr>
              <w:tabs>
                <w:tab w:val="left" w:pos="369"/>
              </w:tabs>
              <w:suppressAutoHyphens/>
              <w:jc w:val="both"/>
            </w:pPr>
            <w:r w:rsidRPr="00313E74">
              <w:t>Реализация мероприятий по организации прямых каналов телефонной связи АО «Дагестанская сетевая компания» с дежурной сменой энергообъектов:</w:t>
            </w:r>
          </w:p>
          <w:p w14:paraId="68F1A459" w14:textId="77777777" w:rsidR="008D38FA" w:rsidRPr="00313E74" w:rsidRDefault="008D38FA" w:rsidP="00C818E0">
            <w:pPr>
              <w:pStyle w:val="af3"/>
              <w:numPr>
                <w:ilvl w:val="0"/>
                <w:numId w:val="27"/>
              </w:numPr>
              <w:tabs>
                <w:tab w:val="left" w:pos="0"/>
              </w:tabs>
              <w:suppressAutoHyphens/>
              <w:jc w:val="both"/>
            </w:pPr>
            <w:r w:rsidRPr="00313E74">
              <w:t>ПС 110 кВ Белиджи (Филиал ПАО «ФСК ЕЭС» Каспийское ПМЭС);</w:t>
            </w:r>
          </w:p>
          <w:p w14:paraId="60610E84" w14:textId="7A0D83C0" w:rsidR="008D38FA" w:rsidRPr="00313E74" w:rsidRDefault="00595BC1" w:rsidP="00C818E0">
            <w:pPr>
              <w:pStyle w:val="af3"/>
              <w:numPr>
                <w:ilvl w:val="0"/>
                <w:numId w:val="27"/>
              </w:numPr>
              <w:suppressAutoHyphens/>
              <w:jc w:val="both"/>
            </w:pPr>
            <w:r w:rsidRPr="00313E74">
              <w:t>ЦУС</w:t>
            </w:r>
            <w:r w:rsidR="008D38FA" w:rsidRPr="00313E74">
              <w:t xml:space="preserve"> Филиала ПАО «МРСК Юга»</w:t>
            </w:r>
            <w:r w:rsidR="00C55DAE" w:rsidRPr="00313E74">
              <w:t xml:space="preserve"> – </w:t>
            </w:r>
            <w:r w:rsidR="005B1D40" w:rsidRPr="00313E74">
              <w:t>«Калмэнерго»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676C9B4" w14:textId="04DE9FB4" w:rsidR="008D38FA" w:rsidRPr="00313E74" w:rsidRDefault="004E37DF" w:rsidP="008D38FA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1EC95C4D" w14:textId="271A4363" w:rsidR="00C55DAE" w:rsidRPr="000533AB" w:rsidRDefault="008D38FA" w:rsidP="00A051AC">
            <w:pPr>
              <w:tabs>
                <w:tab w:val="left" w:pos="410"/>
              </w:tabs>
              <w:suppressAutoHyphens/>
              <w:jc w:val="both"/>
            </w:pPr>
            <w:r w:rsidRPr="000533AB">
              <w:t xml:space="preserve">В </w:t>
            </w:r>
            <w:r w:rsidR="00FC67EF" w:rsidRPr="000533AB">
              <w:t>п</w:t>
            </w:r>
            <w:r w:rsidR="007E7FDB" w:rsidRPr="000533AB">
              <w:t>роект ИП</w:t>
            </w:r>
            <w:r w:rsidRPr="000533AB">
              <w:t xml:space="preserve"> включить мероприятия по организации прямых каналов телефонной связи АО «Дагестанская сетевая компания» с дежурной сменой энерго</w:t>
            </w:r>
            <w:r w:rsidR="008A16D7" w:rsidRPr="000533AB">
              <w:t>объектов со срок</w:t>
            </w:r>
            <w:r w:rsidR="00A051AC" w:rsidRPr="000533AB">
              <w:t>ом</w:t>
            </w:r>
            <w:r w:rsidR="008A16D7" w:rsidRPr="000533AB">
              <w:t xml:space="preserve"> </w:t>
            </w:r>
            <w:r w:rsidR="004A3362" w:rsidRPr="000533AB">
              <w:t>реализации</w:t>
            </w:r>
            <w:r w:rsidR="00A051AC" w:rsidRPr="000533AB">
              <w:t xml:space="preserve"> </w:t>
            </w:r>
            <w:r w:rsidR="007E1338" w:rsidRPr="000533AB">
              <w:t xml:space="preserve">в </w:t>
            </w:r>
            <w:r w:rsidRPr="000533AB">
              <w:t>2020 год</w:t>
            </w:r>
            <w:r w:rsidR="007E1338" w:rsidRPr="000533AB">
              <w:t>у</w:t>
            </w:r>
            <w:r w:rsidRPr="000533AB">
              <w:t>:</w:t>
            </w:r>
          </w:p>
          <w:p w14:paraId="410BD776" w14:textId="77777777" w:rsidR="00C55DAE" w:rsidRPr="000533AB" w:rsidRDefault="008D38FA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0533AB">
              <w:t xml:space="preserve">ПС 110 кВ Белиджи (Филиал </w:t>
            </w:r>
            <w:r w:rsidRPr="000533AB">
              <w:br/>
              <w:t>ПАО «ФСК ЕЭС» Каспийское ПМЭС)</w:t>
            </w:r>
            <w:r w:rsidR="00C55DAE" w:rsidRPr="000533AB">
              <w:t>;</w:t>
            </w:r>
          </w:p>
          <w:p w14:paraId="1624B983" w14:textId="39841C14" w:rsidR="008D38FA" w:rsidRPr="000533AB" w:rsidRDefault="00595BC1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0533AB">
              <w:t>ЦУС</w:t>
            </w:r>
            <w:r w:rsidR="008D38FA" w:rsidRPr="000533AB">
              <w:t xml:space="preserve"> Филиала ПАО «МРСК Юга»</w:t>
            </w:r>
            <w:r w:rsidR="00C55DAE" w:rsidRPr="000533AB">
              <w:t xml:space="preserve"> – </w:t>
            </w:r>
            <w:r w:rsidR="005B1D40" w:rsidRPr="000533AB">
              <w:t>«Калмэнерго»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9ED9622" w14:textId="5E88B8D3" w:rsidR="008D38FA" w:rsidRPr="000533AB" w:rsidRDefault="006D4C3B" w:rsidP="008D38FA">
            <w:pPr>
              <w:suppressAutoHyphens/>
              <w:jc w:val="both"/>
            </w:pPr>
            <w:r w:rsidRPr="000533AB">
              <w:t xml:space="preserve">Отсутствие прямых каналов связи с объектами электроэнергетики приводит к наличию промежуточных звеньев передачи команд на изменение эксплуатационного состояния ЛЭП, находящихся в технологическом управлении, и увеличению времени </w:t>
            </w:r>
            <w:r w:rsidR="005B1D40" w:rsidRPr="000533AB">
              <w:t>ликвидации аварии на данных ЛЭП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6E5F327D" w14:textId="77777777" w:rsidR="008D38FA" w:rsidRPr="000533AB" w:rsidRDefault="008D38FA" w:rsidP="008D38FA">
            <w:pPr>
              <w:tabs>
                <w:tab w:val="left" w:pos="397"/>
              </w:tabs>
              <w:suppressAutoHyphens/>
              <w:jc w:val="both"/>
            </w:pPr>
            <w:r w:rsidRPr="000533AB">
              <w:t xml:space="preserve">1. План график реализации мероприятий по перераспределению ЛЭП операционной зоны Филиала АО «СО ЕЭС» Дагестанское РДУ по способу управления (ведения) в соответствии с «Критериями отнесения ЛЭП в диспетчерское управление», утвержденный </w:t>
            </w:r>
            <w:r w:rsidRPr="000533AB">
              <w:br/>
              <w:t>ОАО «Дагэнергосеть» 19.04.2011;</w:t>
            </w:r>
          </w:p>
          <w:p w14:paraId="7AF6C9CC" w14:textId="425467C6" w:rsidR="006D4C3B" w:rsidRPr="000533AB" w:rsidRDefault="006D4C3B" w:rsidP="008D38FA">
            <w:pPr>
              <w:suppressAutoHyphens/>
              <w:jc w:val="both"/>
            </w:pPr>
            <w:r w:rsidRPr="000533AB">
              <w:t>2. Протокол совещания по вопросу сроков реализации технических и организационных мероприятий передачи ЛЭП в управление ЦУС от 28.06.2016</w:t>
            </w:r>
            <w:r w:rsidR="00CD711A">
              <w:t>;</w:t>
            </w:r>
          </w:p>
          <w:p w14:paraId="5520E0AB" w14:textId="519E21EA" w:rsidR="008D38FA" w:rsidRPr="000533AB" w:rsidRDefault="006D4C3B" w:rsidP="008D38FA">
            <w:pPr>
              <w:suppressAutoHyphens/>
              <w:jc w:val="both"/>
            </w:pPr>
            <w:r w:rsidRPr="000533AB">
              <w:t>3</w:t>
            </w:r>
            <w:r w:rsidR="008D38FA" w:rsidRPr="000533AB">
              <w:t>. Протокол совещания №1-2017 от 02.05.2017 по вопросу сроков реализации технических и организационных мероприятий передачи ЛЭП в управление ЦУС;</w:t>
            </w:r>
          </w:p>
          <w:p w14:paraId="0BB30E0B" w14:textId="581FB2A2" w:rsidR="008D38FA" w:rsidRPr="000533AB" w:rsidRDefault="006D4C3B" w:rsidP="008D38FA">
            <w:pPr>
              <w:suppressAutoHyphens/>
              <w:jc w:val="both"/>
            </w:pPr>
            <w:r w:rsidRPr="000533AB">
              <w:t>4</w:t>
            </w:r>
            <w:r w:rsidR="008D38FA" w:rsidRPr="000533AB">
              <w:t>. Протокол совещания №1-2018 от 01.03.2018 по вопросу сроков реализации технических и организационных мероприяти</w:t>
            </w:r>
            <w:r w:rsidR="00105417" w:rsidRPr="000533AB">
              <w:t xml:space="preserve">й </w:t>
            </w:r>
            <w:r w:rsidR="00105417" w:rsidRPr="000533AB">
              <w:lastRenderedPageBreak/>
              <w:t>передачи ЛЭП в управление ЦУС;</w:t>
            </w:r>
          </w:p>
          <w:p w14:paraId="4AA54B07" w14:textId="08A05CE9" w:rsidR="00105417" w:rsidRPr="000533AB" w:rsidRDefault="00105417" w:rsidP="00105417">
            <w:pPr>
              <w:suppressAutoHyphens/>
              <w:jc w:val="both"/>
            </w:pPr>
            <w:r w:rsidRPr="000533AB">
              <w:t>5. Программа модернизации системы сбора и передачи информации на подстанциях АО «Дагестанская сетевая компания» на период 2018-2023 годов, утвержденная и.о. первого заместителя управляющего директора – главным инженером АО «Дагестанская сетевая компания» Х.Д</w:t>
            </w:r>
            <w:r w:rsidR="005B1D40" w:rsidRPr="000533AB">
              <w:t>. Алижановым 01.10.2018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23C199E" w14:textId="61470A7B" w:rsidR="008D38FA" w:rsidRPr="00313E74" w:rsidRDefault="008D38FA" w:rsidP="008D38FA">
            <w:pPr>
              <w:suppressAutoHyphens/>
              <w:jc w:val="center"/>
            </w:pPr>
            <w:r w:rsidRPr="00313E74">
              <w:lastRenderedPageBreak/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16AFA695" w14:textId="664246BA" w:rsidR="008D38FA" w:rsidRPr="00313E74" w:rsidRDefault="008D38FA" w:rsidP="008D38FA">
            <w:pPr>
              <w:suppressAutoHyphens/>
              <w:jc w:val="center"/>
            </w:pPr>
            <w:r w:rsidRPr="00313E74">
              <w:t>–</w:t>
            </w:r>
          </w:p>
        </w:tc>
      </w:tr>
      <w:tr w:rsidR="00784079" w:rsidRPr="00313E74" w14:paraId="04B6DB83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A8596D9" w14:textId="77777777" w:rsidR="00784079" w:rsidRPr="00313E74" w:rsidRDefault="00784079" w:rsidP="00161B4A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BB93C32" w14:textId="6B398BD1" w:rsidR="00784079" w:rsidRPr="00313E74" w:rsidRDefault="00784079" w:rsidP="00161B4A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 «Дагэнерго» на ПС 110 кВ Кизляр-1</w:t>
            </w:r>
          </w:p>
          <w:p w14:paraId="11F8CD17" w14:textId="6F1EF0FE" w:rsidR="00784079" w:rsidRPr="00313E74" w:rsidRDefault="00784079" w:rsidP="001A6929">
            <w:pPr>
              <w:suppressAutoHyphens/>
              <w:jc w:val="both"/>
            </w:pPr>
            <w:r w:rsidRPr="00313E74">
              <w:t>(F_prj_109106_49207)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0E09F0F" w14:textId="0B401794" w:rsidR="00784079" w:rsidRPr="00313E74" w:rsidRDefault="00784079" w:rsidP="00161B4A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D9AC877" w14:textId="065A0ADD" w:rsidR="00784079" w:rsidRPr="00313E74" w:rsidRDefault="00784079" w:rsidP="00A317C0">
            <w:pPr>
              <w:suppressAutoHyphens/>
              <w:jc w:val="both"/>
            </w:pPr>
            <w:r w:rsidRPr="00313E74">
              <w:t xml:space="preserve">В </w:t>
            </w:r>
            <w:r w:rsidR="00CD711A">
              <w:t xml:space="preserve">паспорте </w:t>
            </w:r>
            <w:r w:rsidR="00F93347" w:rsidRPr="00313E74">
              <w:t>инвестиционн</w:t>
            </w:r>
            <w:r w:rsidR="00F93347">
              <w:t>о</w:t>
            </w:r>
            <w:r w:rsidR="00CD711A">
              <w:t>го</w:t>
            </w:r>
            <w:r w:rsidR="00F93347" w:rsidRPr="00313E74">
              <w:t xml:space="preserve"> </w:t>
            </w:r>
            <w:r w:rsidRPr="00313E74">
              <w:t xml:space="preserve">проекта F_prj_109106_49207 </w:t>
            </w:r>
            <w:r w:rsidR="00F93347" w:rsidRPr="00F93347">
              <w:t xml:space="preserve">предусмотреть и детализировать мероприятия (СМР и ПНР) </w:t>
            </w:r>
            <w:r w:rsidRPr="00313E74">
              <w:t xml:space="preserve">по модернизации системы сбора и передачи информации (далее – ССПИ), установке устройства регистрации аварийных событий (далее – РАС), организации двух цифровых каналов связи для передачи телеметрической информации с  ПС 110 кВ Кизляр-1 в Филиал АО «СО ЕЭС» Дагестанское РДУ (далее – Дагестанское РДУ) </w:t>
            </w:r>
            <w:r w:rsidR="004A3362" w:rsidRPr="00313E74">
              <w:t>со сроком реализации</w:t>
            </w:r>
            <w:r w:rsidRPr="00313E74">
              <w:t xml:space="preserve"> в 2020 году</w:t>
            </w:r>
          </w:p>
          <w:p w14:paraId="1442C2AA" w14:textId="3242BE57" w:rsidR="00784079" w:rsidRPr="00313E74" w:rsidRDefault="00784079" w:rsidP="00637F95">
            <w:pPr>
              <w:suppressAutoHyphens/>
              <w:jc w:val="both"/>
            </w:pP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C75DA5B" w14:textId="77777777" w:rsidR="00784079" w:rsidRPr="00313E74" w:rsidRDefault="00784079" w:rsidP="00161B4A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6032C0C8" w14:textId="623FF4D3" w:rsidR="00784079" w:rsidRPr="00313E74" w:rsidRDefault="00784079" w:rsidP="00161B4A">
            <w:pPr>
              <w:suppressAutoHyphens/>
              <w:jc w:val="both"/>
            </w:pPr>
            <w:r w:rsidRPr="00313E74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BE4662" w14:textId="0C1F2EDA" w:rsidR="00784079" w:rsidRPr="00313E74" w:rsidRDefault="00784079" w:rsidP="00F93347">
            <w:pPr>
              <w:pStyle w:val="af3"/>
              <w:numPr>
                <w:ilvl w:val="0"/>
                <w:numId w:val="39"/>
              </w:numPr>
              <w:tabs>
                <w:tab w:val="left" w:pos="397"/>
              </w:tabs>
              <w:suppressAutoHyphens/>
              <w:ind w:left="2" w:hanging="2"/>
              <w:jc w:val="both"/>
            </w:pPr>
            <w:r w:rsidRPr="00313E74">
              <w:t>Программа модернизации системы сбора и передачи информации на подстанциях АО «Дагестанская сетевая компания» на период 2018-2023 годов, утвержденная и.о. первого заместителя управляющего директора – главным инженером АО «Дагестанская сетевая компания» Х.Д. Алижановым 01.10.2018</w:t>
            </w:r>
            <w:r w:rsidR="00FD0250" w:rsidRPr="00313E74">
              <w:t>.</w:t>
            </w:r>
          </w:p>
          <w:p w14:paraId="5704DAA9" w14:textId="2DCA399D" w:rsidR="00FD0250" w:rsidRPr="00313E74" w:rsidRDefault="00FD0250" w:rsidP="00F93347">
            <w:pPr>
              <w:pStyle w:val="af3"/>
              <w:numPr>
                <w:ilvl w:val="0"/>
                <w:numId w:val="39"/>
              </w:numPr>
              <w:tabs>
                <w:tab w:val="left" w:pos="397"/>
              </w:tabs>
              <w:suppressAutoHyphens/>
              <w:ind w:left="2" w:hanging="2"/>
              <w:jc w:val="both"/>
            </w:pPr>
            <w:r w:rsidRPr="00313E74">
              <w:t>Протокол совещания Минэнерго России от 09.09.2019 №09-1801-пр.</w:t>
            </w:r>
          </w:p>
          <w:p w14:paraId="161AAE5F" w14:textId="1EAB29EA" w:rsidR="00784079" w:rsidRPr="00313E74" w:rsidRDefault="00784079" w:rsidP="00161B4A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140FB4F" w14:textId="084EE78B" w:rsidR="00784079" w:rsidRPr="00313E74" w:rsidRDefault="00784079" w:rsidP="00161B4A">
            <w:pPr>
              <w:suppressAutoHyphens/>
              <w:jc w:val="center"/>
            </w:pPr>
            <w:r w:rsidRPr="00313E74">
              <w:t>202</w:t>
            </w:r>
            <w:r w:rsidR="00BA4E31" w:rsidRPr="00313E74">
              <w:t>0</w:t>
            </w:r>
          </w:p>
          <w:p w14:paraId="18A033B4" w14:textId="34F5C6D0" w:rsidR="00784079" w:rsidRPr="00313E74" w:rsidRDefault="00784079" w:rsidP="00161B4A">
            <w:pPr>
              <w:suppressAutoHyphens/>
              <w:jc w:val="center"/>
            </w:pPr>
            <w:r w:rsidRPr="00313E74">
              <w:t>(физ. ввод не указан)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4EC34EA" w14:textId="6039DD17" w:rsidR="00784079" w:rsidRPr="00313E74" w:rsidRDefault="00784079" w:rsidP="00161B4A">
            <w:pPr>
              <w:suppressAutoHyphens/>
              <w:jc w:val="center"/>
            </w:pPr>
            <w:r w:rsidRPr="00313E74">
              <w:t>–</w:t>
            </w:r>
          </w:p>
        </w:tc>
      </w:tr>
      <w:tr w:rsidR="00784079" w:rsidRPr="00313E74" w14:paraId="23DDF10A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2F420A0" w14:textId="77777777" w:rsidR="00784079" w:rsidRPr="00313E74" w:rsidRDefault="00784079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A9449B5" w14:textId="2397ABA4" w:rsidR="00784079" w:rsidRPr="00313E74" w:rsidRDefault="00784079" w:rsidP="007E1338">
            <w:pPr>
              <w:suppressAutoHyphens/>
              <w:jc w:val="both"/>
            </w:pPr>
            <w:r w:rsidRPr="00313E74">
              <w:t xml:space="preserve">Модернизация системы сбора и передачи информации филиала «Дагэнерго» на ПС 110 кВ Леваши, Цудахар, Тлох </w:t>
            </w:r>
            <w:r w:rsidRPr="00313E74">
              <w:br/>
              <w:t>(F_prj_109106_49211)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5DC6557" w14:textId="29EE1348" w:rsidR="00784079" w:rsidRPr="00313E74" w:rsidRDefault="00784079" w:rsidP="00F2586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328AA79" w14:textId="6408FE70" w:rsidR="00784079" w:rsidRPr="00313E74" w:rsidRDefault="009B4F19" w:rsidP="00BA4E31">
            <w:pPr>
              <w:jc w:val="both"/>
            </w:pPr>
            <w:r>
              <w:t>В</w:t>
            </w:r>
            <w:r w:rsidR="00BA4E31" w:rsidRPr="00313E74">
              <w:t xml:space="preserve"> паспорте инвестиционного проекта F_prj_109106_49211</w:t>
            </w:r>
            <w:r>
              <w:t xml:space="preserve"> </w:t>
            </w:r>
            <w:r w:rsidR="00BA4E31" w:rsidRPr="00313E74">
              <w:t>предусмотреть и детализировать</w:t>
            </w:r>
            <w:r w:rsidR="00601AA5" w:rsidRPr="00313E74">
              <w:t xml:space="preserve"> </w:t>
            </w:r>
            <w:r w:rsidR="00784079" w:rsidRPr="00313E74">
              <w:t>мероприяти</w:t>
            </w:r>
            <w:r w:rsidR="00BA4E31" w:rsidRPr="00313E74">
              <w:t>я</w:t>
            </w:r>
            <w:r w:rsidR="0087624D">
              <w:t xml:space="preserve"> </w:t>
            </w:r>
            <w:r w:rsidR="0087624D" w:rsidRPr="00316BC9">
              <w:t>(СМР и ПНР)</w:t>
            </w:r>
            <w:r w:rsidR="00784079" w:rsidRPr="00313E74">
              <w:t xml:space="preserve"> по организации ССПИ, установке РАС на ПС 110 кВ Тлох и организации двух цифровых каналов связи для передачи телеметрической информации с ПС 110 кВ Тлох в Дагестанское РДУ с</w:t>
            </w:r>
            <w:r w:rsidR="00BA4E31" w:rsidRPr="00313E74">
              <w:t>о сроком реализации</w:t>
            </w:r>
            <w:r w:rsidR="00784079" w:rsidRPr="00313E74">
              <w:t xml:space="preserve"> на</w:t>
            </w:r>
            <w:r w:rsidR="00FD0250" w:rsidRPr="00313E74">
              <w:t xml:space="preserve"> август</w:t>
            </w:r>
            <w:r w:rsidR="00BA4E31" w:rsidRPr="00313E74">
              <w:t>е</w:t>
            </w:r>
            <w:r w:rsidR="00784079" w:rsidRPr="00313E74">
              <w:t xml:space="preserve"> 2020 год</w:t>
            </w:r>
            <w:r w:rsidR="00FD0250" w:rsidRPr="00313E74">
              <w:t>а</w:t>
            </w:r>
            <w:r>
              <w:t>,</w:t>
            </w:r>
            <w:r w:rsidRPr="00313E74">
              <w:t xml:space="preserve"> </w:t>
            </w:r>
            <w:r>
              <w:t>в</w:t>
            </w:r>
            <w:r w:rsidRPr="00313E74">
              <w:t xml:space="preserve"> связи с невыполнением мероприятий по СМР и ПНР в 2018 - 2019 годы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2FB785" w14:textId="77777777" w:rsidR="00784079" w:rsidRPr="00313E74" w:rsidRDefault="00784079" w:rsidP="00F25860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01A04C9A" w14:textId="0E3AEF95" w:rsidR="00784079" w:rsidRPr="00313E74" w:rsidRDefault="00784079" w:rsidP="00F25860">
            <w:pPr>
              <w:suppressAutoHyphens/>
              <w:jc w:val="both"/>
            </w:pPr>
            <w:r w:rsidRPr="00313E74">
              <w:t xml:space="preserve"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</w:t>
            </w:r>
            <w:r w:rsidRPr="00313E74">
              <w:lastRenderedPageBreak/>
              <w:t>повторных неправильных случаев работы устройств РЗА</w:t>
            </w:r>
          </w:p>
          <w:p w14:paraId="5A20C510" w14:textId="77777777" w:rsidR="00784079" w:rsidRPr="00313E74" w:rsidRDefault="00784079" w:rsidP="00F2586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4E03D" w14:textId="42336941" w:rsidR="00784079" w:rsidRPr="00313E74" w:rsidRDefault="00784079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58B4D71" w14:textId="6BFF9A8E" w:rsidR="00784079" w:rsidRPr="00313E74" w:rsidRDefault="00784079" w:rsidP="00F25860">
            <w:pPr>
              <w:suppressAutoHyphens/>
              <w:jc w:val="center"/>
              <w:rPr>
                <w:lang w:val="en-US"/>
              </w:rPr>
            </w:pPr>
            <w:r w:rsidRPr="00313E74">
              <w:rPr>
                <w:lang w:val="en-US"/>
              </w:rPr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C26B440" w14:textId="61787CEA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784079" w:rsidRPr="00313E74" w14:paraId="09C0D721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49B64B1" w14:textId="77777777" w:rsidR="00784079" w:rsidRPr="00313E74" w:rsidRDefault="00784079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872AC92" w14:textId="51D48C0B" w:rsidR="00784079" w:rsidRPr="00313E74" w:rsidRDefault="00784079" w:rsidP="00FC67EF">
            <w:pPr>
              <w:suppressAutoHyphens/>
              <w:jc w:val="both"/>
            </w:pPr>
            <w:r w:rsidRPr="00313E74">
              <w:t xml:space="preserve">Модернизация системы сбора и передачи информации, установка РАС, </w:t>
            </w:r>
            <w:r w:rsidRPr="00313E74">
              <w:rPr>
                <w:bCs/>
              </w:rPr>
              <w:t xml:space="preserve">организация двух цифровых каналов связи для </w:t>
            </w:r>
            <w:r w:rsidRPr="00313E74">
              <w:t xml:space="preserve">передачи </w:t>
            </w:r>
            <w:r w:rsidRPr="00313E74">
              <w:lastRenderedPageBreak/>
              <w:t>телеметрической информации с ПС 110 кВ Восточная, ПС 110 кВ ГПП, ПС 110 кВ Новая, ПС 110 кВ Кизляр-2, ПС 110 кВ Магарамкент, ПС 110 кВ Касумкент в Филиал АО «СО ЕЭС» Дагестанское РДУ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25347D1" w14:textId="36740ED9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lastRenderedPageBreak/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EE8BC3E" w14:textId="5ABF3125" w:rsidR="00784079" w:rsidRPr="00313E74" w:rsidRDefault="00784079" w:rsidP="00F25860">
            <w:pPr>
              <w:suppressAutoHyphens/>
              <w:jc w:val="both"/>
            </w:pPr>
            <w:r w:rsidRPr="00313E74">
              <w:t xml:space="preserve">В проект ИП включить мероприятия по модернизации ССПИ, установке РАС и организации двух цифровых каналов связи для передачи телеметрической </w:t>
            </w:r>
            <w:r w:rsidRPr="00313E74">
              <w:lastRenderedPageBreak/>
              <w:t xml:space="preserve">информации в Дагестанское РДУ на следующих ПС со сроками </w:t>
            </w:r>
            <w:r w:rsidR="00601AA5" w:rsidRPr="00313E74">
              <w:t>реализации</w:t>
            </w:r>
            <w:r w:rsidRPr="00313E74">
              <w:t>:</w:t>
            </w:r>
          </w:p>
          <w:p w14:paraId="4B94AC33" w14:textId="73CD319A" w:rsidR="00784079" w:rsidRPr="00313E74" w:rsidRDefault="00784079" w:rsidP="00F25860">
            <w:pPr>
              <w:suppressAutoHyphens/>
              <w:jc w:val="both"/>
            </w:pPr>
            <w:r w:rsidRPr="00313E74">
              <w:t>2020 год:</w:t>
            </w:r>
          </w:p>
          <w:p w14:paraId="50CDFFBC" w14:textId="17396A3D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Восточная (</w:t>
            </w:r>
            <w:r w:rsidR="00BA4E31" w:rsidRPr="00313E74">
              <w:t>по СМР и ПНР в 2019 году не выполнены</w:t>
            </w:r>
            <w:r w:rsidRPr="00313E74">
              <w:t>);</w:t>
            </w:r>
          </w:p>
          <w:p w14:paraId="1FC286D5" w14:textId="77777777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ГПП;</w:t>
            </w:r>
          </w:p>
          <w:p w14:paraId="19477128" w14:textId="77777777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Новая;</w:t>
            </w:r>
          </w:p>
          <w:p w14:paraId="70BBD35B" w14:textId="77777777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Кизляр-2;</w:t>
            </w:r>
          </w:p>
          <w:p w14:paraId="549B81CF" w14:textId="5B1B098A" w:rsidR="00784079" w:rsidRPr="00313E74" w:rsidRDefault="00784079" w:rsidP="00F25860">
            <w:pPr>
              <w:suppressAutoHyphens/>
              <w:jc w:val="both"/>
            </w:pPr>
            <w:r w:rsidRPr="00313E74">
              <w:t>2022 год:</w:t>
            </w:r>
          </w:p>
          <w:p w14:paraId="61EA2F98" w14:textId="77777777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Магарамкент;</w:t>
            </w:r>
          </w:p>
          <w:p w14:paraId="1FF6CA2F" w14:textId="1202CF6A" w:rsidR="00784079" w:rsidRPr="00313E74" w:rsidRDefault="00784079" w:rsidP="00C818E0">
            <w:pPr>
              <w:pStyle w:val="af3"/>
              <w:numPr>
                <w:ilvl w:val="0"/>
                <w:numId w:val="26"/>
              </w:numPr>
              <w:suppressAutoHyphens/>
              <w:jc w:val="both"/>
            </w:pPr>
            <w:r w:rsidRPr="00313E74">
              <w:t>ПС 110 кВ Касумкент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73BD3" w14:textId="77777777" w:rsidR="00784079" w:rsidRPr="00313E74" w:rsidRDefault="00784079" w:rsidP="00F2586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EE3D1" w14:textId="77777777" w:rsidR="00784079" w:rsidRPr="00313E74" w:rsidRDefault="00784079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FF6C4C8" w14:textId="64B7D36E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8E81029" w14:textId="7B37197F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784079" w:rsidRPr="00313E74" w14:paraId="67405BCB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609C57C" w14:textId="77777777" w:rsidR="00784079" w:rsidRPr="00313E74" w:rsidRDefault="00784079" w:rsidP="00F2586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FE9FE3C" w14:textId="19B42B0D" w:rsidR="00784079" w:rsidRPr="00313E74" w:rsidRDefault="00BA4E31" w:rsidP="00161B4A">
            <w:pPr>
              <w:suppressAutoHyphens/>
              <w:jc w:val="both"/>
            </w:pPr>
            <w:r w:rsidRPr="00313E74">
              <w:t xml:space="preserve">Модернизации </w:t>
            </w:r>
            <w:r w:rsidR="00847EB9" w:rsidRPr="00313E74">
              <w:t>ССПИ</w:t>
            </w:r>
            <w:r w:rsidR="00784079" w:rsidRPr="00313E74">
              <w:t xml:space="preserve">, установка РАС, </w:t>
            </w:r>
            <w:r w:rsidR="00784079" w:rsidRPr="00313E74">
              <w:rPr>
                <w:bCs/>
              </w:rPr>
              <w:t>организация двух цифровых каналов связи для</w:t>
            </w:r>
            <w:r w:rsidR="00784079" w:rsidRPr="00313E74">
              <w:t xml:space="preserve"> оперативных переговоров и передачи телеметрической информации с ПС 110 кВ Чиркей ГПП, ПС 110 кВ Миатлы в Филиал АО «СО ЕЭС» Дагестанское РДУ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ECB3BFB" w14:textId="516220EC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5C8F382" w14:textId="6B4E55E2" w:rsidR="00784079" w:rsidRPr="00F93347" w:rsidRDefault="00784079" w:rsidP="00A01662">
            <w:pPr>
              <w:suppressAutoHyphens/>
              <w:jc w:val="both"/>
              <w:rPr>
                <w:strike/>
              </w:rPr>
            </w:pPr>
            <w:r w:rsidRPr="00313E74">
              <w:t xml:space="preserve">В проект ИП включить мероприятия по </w:t>
            </w:r>
            <w:r w:rsidR="00847EB9" w:rsidRPr="00313E74">
              <w:t>модернизации</w:t>
            </w:r>
            <w:r w:rsidRPr="00313E74">
              <w:t xml:space="preserve"> ССПИ, установке РАС</w:t>
            </w:r>
            <w:r w:rsidR="00847EB9" w:rsidRPr="00313E74">
              <w:t xml:space="preserve"> на ПС 110 кВ Чиркей ГПП и ПС 110 кВ Миатлы</w:t>
            </w:r>
            <w:r w:rsidRPr="00313E74">
              <w:t xml:space="preserve">, организации двух цифровых каналов для оперативных переговоров и передачи телеметрической информации с ПС 110 кВ Чиркей ГПП и ПС 110 кВ </w:t>
            </w:r>
            <w:proofErr w:type="spellStart"/>
            <w:r w:rsidRPr="00313E74">
              <w:t>Миатлы</w:t>
            </w:r>
            <w:proofErr w:type="spellEnd"/>
            <w:r w:rsidRPr="00313E74">
              <w:t xml:space="preserve"> в Дагестанское РДУ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387015F8" w14:textId="77777777" w:rsidR="00784079" w:rsidRPr="00313E74" w:rsidRDefault="00784079" w:rsidP="00F25860">
            <w:pPr>
              <w:suppressAutoHyphens/>
              <w:jc w:val="both"/>
            </w:pPr>
            <w:r w:rsidRPr="00313E74"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 </w:t>
            </w:r>
          </w:p>
          <w:p w14:paraId="3F07AD66" w14:textId="77777777" w:rsidR="00784079" w:rsidRPr="00313E74" w:rsidRDefault="00784079" w:rsidP="00F25860">
            <w:pPr>
              <w:suppressAutoHyphens/>
              <w:jc w:val="both"/>
            </w:pPr>
            <w:r w:rsidRPr="00313E74">
              <w:t>Отсутствие каналов телефонной связи для оперативных переговоров</w:t>
            </w:r>
            <w:r w:rsidRPr="00313E74" w:rsidDel="00AD11A2">
              <w:t xml:space="preserve"> </w:t>
            </w:r>
            <w:r w:rsidRPr="00313E74">
              <w:t>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ЛЭП.</w:t>
            </w:r>
          </w:p>
          <w:p w14:paraId="6932AE92" w14:textId="1B8243E7" w:rsidR="00784079" w:rsidRPr="00313E74" w:rsidRDefault="00784079" w:rsidP="00F25860">
            <w:pPr>
              <w:suppressAutoHyphens/>
              <w:jc w:val="both"/>
            </w:pPr>
            <w:r w:rsidRPr="00313E74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009E7" w14:textId="77777777" w:rsidR="00784079" w:rsidRPr="00313E74" w:rsidRDefault="00784079" w:rsidP="00F25860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768CE36" w14:textId="185EE3F6" w:rsidR="00784079" w:rsidRPr="00313E74" w:rsidRDefault="00784079" w:rsidP="000A7C06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ABBF205" w14:textId="4B4EC7DF" w:rsidR="00784079" w:rsidRPr="00313E74" w:rsidRDefault="00784079" w:rsidP="00F25860">
            <w:pPr>
              <w:suppressAutoHyphens/>
              <w:jc w:val="center"/>
            </w:pPr>
            <w:r w:rsidRPr="00313E74">
              <w:rPr>
                <w:lang w:val="en-US"/>
              </w:rPr>
              <w:t>–</w:t>
            </w:r>
          </w:p>
        </w:tc>
      </w:tr>
      <w:tr w:rsidR="00784079" w:rsidRPr="00313E74" w14:paraId="543B8F2C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7546620" w14:textId="77777777" w:rsidR="00784079" w:rsidRPr="00313E74" w:rsidRDefault="00784079" w:rsidP="00637F95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2BDEC11A" w14:textId="3482CE85" w:rsidR="00784079" w:rsidRPr="00313E74" w:rsidRDefault="00784079" w:rsidP="00637F95">
            <w:pPr>
              <w:suppressAutoHyphens/>
              <w:jc w:val="both"/>
            </w:pPr>
            <w:r w:rsidRPr="00313E74">
              <w:rPr>
                <w:color w:val="000000" w:themeColor="text1"/>
              </w:rPr>
              <w:t xml:space="preserve">Модернизация системы сбора и передачи информации филиала «Дагэнерго» на ПС 110 кВ Изберг-Северная, установка регистрации аварийных событий (монтаж шкафов </w:t>
            </w:r>
            <w:r w:rsidRPr="00313E74">
              <w:rPr>
                <w:color w:val="000000" w:themeColor="text1"/>
              </w:rPr>
              <w:lastRenderedPageBreak/>
              <w:t>телемеханики и телеизмерений) (F_prj_109106_49209)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BA2D65E" w14:textId="19399039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lastRenderedPageBreak/>
              <w:t>2019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05E8E42" w14:textId="5404EB26" w:rsidR="00784079" w:rsidRPr="00313E74" w:rsidRDefault="00784079" w:rsidP="00637F95">
            <w:pPr>
              <w:jc w:val="both"/>
            </w:pPr>
            <w:r w:rsidRPr="00313E74">
              <w:t xml:space="preserve">В проекте ИП необходимо изменить срок реализации инвестиционного проекта </w:t>
            </w:r>
            <w:r w:rsidRPr="00313E74">
              <w:rPr>
                <w:color w:val="000000" w:themeColor="text1"/>
              </w:rPr>
              <w:t xml:space="preserve">F_prj_109106_49209 с 2019 на 2020 год </w:t>
            </w:r>
            <w:r w:rsidRPr="00313E74">
              <w:t xml:space="preserve">в связи с невыполнением мероприятий по СМР и ПНР в </w:t>
            </w:r>
            <w:r w:rsidR="00847EB9" w:rsidRPr="00313E74">
              <w:t xml:space="preserve">2018 - </w:t>
            </w:r>
            <w:r w:rsidRPr="00313E74">
              <w:t>2019 год</w:t>
            </w:r>
            <w:r w:rsidR="00F93347">
              <w:t>ах</w:t>
            </w:r>
            <w:r w:rsidRPr="00313E74">
              <w:t>.</w:t>
            </w:r>
          </w:p>
          <w:p w14:paraId="5684529E" w14:textId="729BAC39" w:rsidR="00784079" w:rsidRPr="00313E74" w:rsidRDefault="00784079" w:rsidP="00637F95">
            <w:pPr>
              <w:jc w:val="both"/>
            </w:pPr>
            <w:r w:rsidRPr="00313E74">
              <w:lastRenderedPageBreak/>
              <w:t>В паспорте инвестиционного проекта F_prj_109106_49209:</w:t>
            </w:r>
          </w:p>
          <w:p w14:paraId="2D624CAB" w14:textId="2BC49CE7" w:rsidR="00784079" w:rsidRPr="00313E74" w:rsidRDefault="00847EB9" w:rsidP="00C818E0">
            <w:pPr>
              <w:pStyle w:val="af3"/>
              <w:numPr>
                <w:ilvl w:val="0"/>
                <w:numId w:val="34"/>
              </w:numPr>
              <w:ind w:left="0" w:firstLine="0"/>
              <w:jc w:val="both"/>
            </w:pPr>
            <w:r w:rsidRPr="00313E74">
              <w:t>предусмотреть и детализировать</w:t>
            </w:r>
            <w:r w:rsidR="00784079" w:rsidRPr="00313E74">
              <w:t xml:space="preserve"> мероприятия </w:t>
            </w:r>
            <w:r w:rsidR="0087624D" w:rsidRPr="00316BC9">
              <w:t>(СМР и ПНР)</w:t>
            </w:r>
            <w:r w:rsidR="0087624D" w:rsidRPr="00662776">
              <w:t xml:space="preserve"> </w:t>
            </w:r>
            <w:r w:rsidR="00784079" w:rsidRPr="00313E74">
              <w:t>по установке РАС,</w:t>
            </w:r>
            <w:r w:rsidRPr="00313E74">
              <w:t xml:space="preserve"> модернизации</w:t>
            </w:r>
            <w:r w:rsidR="00784079" w:rsidRPr="00313E74">
              <w:t xml:space="preserve"> ССПИ</w:t>
            </w:r>
            <w:r w:rsidRPr="00313E74">
              <w:t xml:space="preserve"> на ПС 110 кВ Изберг-Северная</w:t>
            </w:r>
            <w:r w:rsidR="00784079" w:rsidRPr="00313E74">
              <w:t xml:space="preserve">, организации двух цифровых каналов связи для передачи телеметрической информации с ПС 110 кВ Изберг-Северная в Дагестанское РДУ со сроком </w:t>
            </w:r>
            <w:r w:rsidRPr="00F46529">
              <w:t>реализации</w:t>
            </w:r>
            <w:r w:rsidR="00784079" w:rsidRPr="00F46529">
              <w:t xml:space="preserve"> в августе</w:t>
            </w:r>
            <w:r w:rsidR="00784079" w:rsidRPr="00313E74">
              <w:t xml:space="preserve"> 2020 года;</w:t>
            </w:r>
          </w:p>
          <w:p w14:paraId="51069868" w14:textId="303BE29A" w:rsidR="00784079" w:rsidRPr="00313E74" w:rsidRDefault="00784079" w:rsidP="00847EB9">
            <w:pPr>
              <w:pStyle w:val="af3"/>
              <w:numPr>
                <w:ilvl w:val="0"/>
                <w:numId w:val="34"/>
              </w:numPr>
              <w:ind w:left="0" w:firstLine="0"/>
              <w:jc w:val="both"/>
            </w:pPr>
            <w:r w:rsidRPr="00313E74">
              <w:t>в разделе 6.1 «График реализации инвестиционного проекта» изменить срок завершения СМР и ПНР с 2018 на 2020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4BC2371" w14:textId="77777777" w:rsidR="00784079" w:rsidRPr="00313E74" w:rsidRDefault="00784079" w:rsidP="00637F95">
            <w:pPr>
              <w:keepNext/>
              <w:suppressAutoHyphens/>
              <w:jc w:val="both"/>
            </w:pPr>
            <w:r w:rsidRPr="00313E74">
              <w:lastRenderedPageBreak/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</w:t>
            </w:r>
            <w:r w:rsidRPr="00313E74">
              <w:lastRenderedPageBreak/>
              <w:t>электроэнергетическим режимом энергосистемы.</w:t>
            </w:r>
          </w:p>
          <w:p w14:paraId="0511B9D5" w14:textId="04710398" w:rsidR="00784079" w:rsidRPr="00313E74" w:rsidRDefault="00784079" w:rsidP="00B85816">
            <w:pPr>
              <w:keepNext/>
              <w:suppressAutoHyphens/>
              <w:jc w:val="both"/>
            </w:pPr>
            <w:r w:rsidRPr="00313E74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2D103" w14:textId="6BB4EF25" w:rsidR="00784079" w:rsidRPr="00313E74" w:rsidRDefault="00784079" w:rsidP="00637F95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0E90F25" w14:textId="09220530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7F6DAFA" w14:textId="792DBDC7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t>–</w:t>
            </w:r>
          </w:p>
        </w:tc>
      </w:tr>
      <w:tr w:rsidR="00784079" w:rsidRPr="00313E74" w14:paraId="422E03F5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6E0A82E" w14:textId="77777777" w:rsidR="00784079" w:rsidRPr="00313E74" w:rsidRDefault="00784079" w:rsidP="00637F95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AD67619" w14:textId="7D4AA747" w:rsidR="00784079" w:rsidRPr="00313E74" w:rsidRDefault="00784079" w:rsidP="00637F95">
            <w:pPr>
              <w:suppressAutoHyphens/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 xml:space="preserve">Модернизация системы сбора и передачи информации </w:t>
            </w:r>
            <w:r w:rsidR="00847EB9" w:rsidRPr="00313E74">
              <w:rPr>
                <w:color w:val="000000" w:themeColor="text1"/>
              </w:rPr>
              <w:t>филиала «</w:t>
            </w:r>
            <w:r w:rsidRPr="00313E74">
              <w:rPr>
                <w:color w:val="000000" w:themeColor="text1"/>
              </w:rPr>
              <w:t>Дагэнерго» на ПС 110 кВ Акташ, Ярыксу, Буйнакск-1, Буйнакск-2</w:t>
            </w:r>
            <w:r w:rsidR="00E5149D">
              <w:rPr>
                <w:color w:val="000000" w:themeColor="text1"/>
              </w:rPr>
              <w:t xml:space="preserve"> </w:t>
            </w:r>
            <w:r w:rsidRPr="00313E74">
              <w:rPr>
                <w:color w:val="000000" w:themeColor="text1"/>
              </w:rPr>
              <w:t>(монтаж шкафов телемеханики и телеизмерений)</w:t>
            </w:r>
          </w:p>
          <w:p w14:paraId="23A0F635" w14:textId="407D9232" w:rsidR="00784079" w:rsidRPr="00313E74" w:rsidRDefault="00784079" w:rsidP="00637F95">
            <w:pPr>
              <w:suppressAutoHyphens/>
              <w:jc w:val="both"/>
            </w:pPr>
            <w:r w:rsidRPr="00313E74">
              <w:rPr>
                <w:color w:val="000000" w:themeColor="text1"/>
              </w:rPr>
              <w:t>(G_dagf14)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1120EB7" w14:textId="2C5E5E68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A21215D" w14:textId="4954BEA1" w:rsidR="00847EB9" w:rsidRPr="00313E74" w:rsidRDefault="009B4F19" w:rsidP="00601AA5">
            <w:pPr>
              <w:pStyle w:val="af3"/>
              <w:ind w:left="27"/>
              <w:jc w:val="both"/>
            </w:pPr>
            <w:r>
              <w:t>В</w:t>
            </w:r>
            <w:r w:rsidR="00784079" w:rsidRPr="00313E74">
              <w:t xml:space="preserve"> паспорте </w:t>
            </w:r>
            <w:r w:rsidR="00365B09" w:rsidRPr="00313E74">
              <w:t xml:space="preserve">инвестиционного проекта </w:t>
            </w:r>
            <w:r w:rsidR="00784079" w:rsidRPr="00313E74">
              <w:t>G_dagf14</w:t>
            </w:r>
            <w:r w:rsidR="00847EB9" w:rsidRPr="00313E74">
              <w:t>:</w:t>
            </w:r>
          </w:p>
          <w:p w14:paraId="50D561E8" w14:textId="6F29DD4F" w:rsidR="00784079" w:rsidRPr="00313E74" w:rsidRDefault="00784079" w:rsidP="00847EB9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313E74">
              <w:t xml:space="preserve"> </w:t>
            </w:r>
            <w:r w:rsidR="00601AA5" w:rsidRPr="00313E74">
              <w:t xml:space="preserve">предусмотреть и детализировать </w:t>
            </w:r>
            <w:r w:rsidRPr="00313E74">
              <w:t>мероприятия</w:t>
            </w:r>
            <w:r w:rsidR="0087624D">
              <w:t xml:space="preserve"> </w:t>
            </w:r>
            <w:r w:rsidR="0087624D" w:rsidRPr="00316BC9">
              <w:t>(СМР и ПНР)</w:t>
            </w:r>
            <w:r w:rsidRPr="00313E74">
              <w:t xml:space="preserve"> по организации </w:t>
            </w:r>
            <w:r w:rsidR="00601AA5" w:rsidRPr="00313E74">
              <w:t>второго</w:t>
            </w:r>
            <w:r w:rsidRPr="00313E74">
              <w:t xml:space="preserve"> цифрового канала связи для передачи телеметрической информации с</w:t>
            </w:r>
            <w:r w:rsidR="009B4F19">
              <w:t xml:space="preserve"> </w:t>
            </w:r>
            <w:r w:rsidRPr="00313E74">
              <w:t xml:space="preserve">ПС 110 кВ Акташ, ПС 110 кВ Ярыксу, ПС 110 кВ Буйнакск-1, ПС 110 </w:t>
            </w:r>
            <w:r w:rsidR="00847EB9" w:rsidRPr="00313E74">
              <w:t>кВ Буйнакск</w:t>
            </w:r>
            <w:r w:rsidRPr="00313E74">
              <w:t xml:space="preserve">-2 в Дагестанское РДУ со сроком </w:t>
            </w:r>
            <w:r w:rsidR="00601AA5" w:rsidRPr="00F46529">
              <w:t>реализации</w:t>
            </w:r>
            <w:r w:rsidRPr="00F46529">
              <w:t xml:space="preserve"> в августе</w:t>
            </w:r>
            <w:r w:rsidRPr="00313E74">
              <w:t xml:space="preserve"> 2020 года;</w:t>
            </w:r>
          </w:p>
          <w:p w14:paraId="58AED578" w14:textId="77777777" w:rsidR="00784079" w:rsidRDefault="00784079" w:rsidP="00C818E0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313E74">
              <w:t>в разделе 6.1 «График реализации инвестиционного проекта» изменить срок завершения СМР и ПНР с 2018 на 2020 год</w:t>
            </w:r>
            <w:r w:rsidR="009B4F19">
              <w:t>,</w:t>
            </w:r>
          </w:p>
          <w:p w14:paraId="5CCB7CE9" w14:textId="36646EE0" w:rsidR="009B4F19" w:rsidRPr="00313E74" w:rsidRDefault="009B4F19" w:rsidP="009B4F19">
            <w:pPr>
              <w:pStyle w:val="af3"/>
              <w:ind w:left="27"/>
              <w:jc w:val="both"/>
            </w:pPr>
            <w:r>
              <w:t>в</w:t>
            </w:r>
            <w:r w:rsidRPr="00313E74">
              <w:t xml:space="preserve"> связи с невыполнением мероприятий по СМР и ПНР в 2019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6D4856CD" w14:textId="717BAA29" w:rsidR="00784079" w:rsidRPr="00313E74" w:rsidRDefault="00784079" w:rsidP="00637F95">
            <w:pPr>
              <w:keepNext/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0583EF5C" w14:textId="77777777" w:rsidR="00784079" w:rsidRPr="00313E74" w:rsidRDefault="00784079" w:rsidP="00637F95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24170" w14:textId="1D6492C3" w:rsidR="00784079" w:rsidRPr="00313E74" w:rsidRDefault="00784079" w:rsidP="00637F95">
            <w:pPr>
              <w:tabs>
                <w:tab w:val="left" w:pos="397"/>
              </w:tabs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D15352F" w14:textId="534C6314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1A6418F" w14:textId="3481D9EC" w:rsidR="00784079" w:rsidRPr="00313E74" w:rsidRDefault="00784079" w:rsidP="00637F95">
            <w:pPr>
              <w:suppressAutoHyphens/>
              <w:jc w:val="center"/>
              <w:rPr>
                <w:lang w:val="en-US"/>
              </w:rPr>
            </w:pPr>
            <w:r w:rsidRPr="00313E74">
              <w:t>–</w:t>
            </w:r>
          </w:p>
        </w:tc>
      </w:tr>
      <w:tr w:rsidR="005E630E" w:rsidRPr="00313E74" w14:paraId="438F805B" w14:textId="77777777" w:rsidTr="00BA504D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9F3A861" w14:textId="41B945BF" w:rsidR="005E630E" w:rsidRPr="00313E74" w:rsidRDefault="005E630E" w:rsidP="005E630E">
            <w:pPr>
              <w:suppressAutoHyphens/>
              <w:jc w:val="center"/>
            </w:pPr>
            <w:r w:rsidRPr="00313E74">
              <w:t>Энергосистема Кабардино-Балкарской Республики</w:t>
            </w:r>
          </w:p>
        </w:tc>
      </w:tr>
      <w:tr w:rsidR="00425462" w:rsidRPr="00313E74" w14:paraId="105CC6D2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B55AC12" w14:textId="77777777" w:rsidR="00425462" w:rsidRPr="00313E74" w:rsidRDefault="00425462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0B6F186" w14:textId="0751F5F3" w:rsidR="00425462" w:rsidRPr="00313E74" w:rsidRDefault="00425462" w:rsidP="005E630E">
            <w:pPr>
              <w:suppressAutoHyphens/>
              <w:jc w:val="both"/>
            </w:pPr>
            <w:r w:rsidRPr="00313E74">
              <w:t xml:space="preserve">Модернизация системы сбора и передачи информации на </w:t>
            </w:r>
            <w:r w:rsidRPr="00313E74">
              <w:br/>
              <w:t>ПС 110 кВ Терек-2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55C8A5A" w14:textId="0BAA7EF9" w:rsidR="00425462" w:rsidRPr="00313E74" w:rsidRDefault="00425462" w:rsidP="005E630E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A349562" w14:textId="2FE457B5" w:rsidR="00425462" w:rsidRPr="00313E74" w:rsidRDefault="00425462" w:rsidP="00C11CBD">
            <w:pPr>
              <w:suppressAutoHyphens/>
              <w:jc w:val="both"/>
            </w:pPr>
            <w:r w:rsidRPr="00313E74">
              <w:t xml:space="preserve">В проект ИП включить мероприятия </w:t>
            </w:r>
            <w:r w:rsidRPr="00313E74">
              <w:rPr>
                <w:bCs/>
              </w:rPr>
              <w:t xml:space="preserve">по </w:t>
            </w:r>
            <w:r w:rsidRPr="00313E74">
              <w:t>модернизации</w:t>
            </w:r>
            <w:r w:rsidRPr="00313E74">
              <w:rPr>
                <w:rFonts w:eastAsia="Calibri"/>
                <w:color w:val="000000"/>
                <w:lang w:val="x-none"/>
              </w:rPr>
              <w:t xml:space="preserve"> </w:t>
            </w:r>
            <w:r w:rsidRPr="00313E74">
              <w:rPr>
                <w:rFonts w:eastAsia="Calibri"/>
                <w:color w:val="000000"/>
              </w:rPr>
              <w:t>ССПИ</w:t>
            </w:r>
            <w:r w:rsidRPr="00313E74">
              <w:rPr>
                <w:bCs/>
              </w:rPr>
              <w:t xml:space="preserve"> </w:t>
            </w:r>
            <w:r w:rsidRPr="00313E74">
              <w:t xml:space="preserve">и </w:t>
            </w:r>
            <w:r w:rsidRPr="00313E74">
              <w:rPr>
                <w:bCs/>
              </w:rPr>
              <w:t xml:space="preserve">организации </w:t>
            </w:r>
            <w:r w:rsidRPr="00313E74">
              <w:t>двух</w:t>
            </w:r>
            <w:r w:rsidRPr="00313E74">
              <w:rPr>
                <w:bCs/>
              </w:rPr>
              <w:t xml:space="preserve"> цифровых каналов связи </w:t>
            </w:r>
            <w:r w:rsidRPr="00313E74">
              <w:t xml:space="preserve">для передачи телеметрической информации с </w:t>
            </w:r>
            <w:r w:rsidRPr="00313E74">
              <w:rPr>
                <w:bCs/>
              </w:rPr>
              <w:t xml:space="preserve">ПС 110 кВ </w:t>
            </w:r>
            <w:r w:rsidRPr="00313E74">
              <w:t>Терек-2 в Филиал АО «СО ЕЭС» Северокавказское РДУ (далее – Северокавказское РДУ)</w:t>
            </w:r>
            <w:r w:rsidRPr="00313E74">
              <w:rPr>
                <w:bCs/>
              </w:rPr>
              <w:t xml:space="preserve"> </w:t>
            </w:r>
            <w:r w:rsidRPr="00313E74">
              <w:t>со сроком реализации в 2021 году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539FA7" w14:textId="6FA37A93" w:rsidR="00425462" w:rsidRPr="00313E74" w:rsidRDefault="00425462" w:rsidP="00AC6FD2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09559" w14:textId="1B6D3629" w:rsidR="00425462" w:rsidRPr="00313E74" w:rsidRDefault="00425462" w:rsidP="005E630E">
            <w:pPr>
              <w:suppressAutoHyphens/>
              <w:jc w:val="both"/>
            </w:pPr>
            <w:r w:rsidRPr="00313E74">
              <w:t xml:space="preserve"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Кавказа»-«Каббалкэнерго» на 2019-2024, утвержденная директором Филиала ПАО «МРСК Северного </w:t>
            </w:r>
            <w:r w:rsidRPr="00313E74">
              <w:lastRenderedPageBreak/>
              <w:t>Кавказа»-«Каббалкэнерго» М.А. Каровым 19.06.2019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C42593D" w14:textId="77777777" w:rsidR="00425462" w:rsidRPr="00313E74" w:rsidRDefault="00425462" w:rsidP="005E630E">
            <w:pPr>
              <w:suppressAutoHyphens/>
              <w:jc w:val="center"/>
            </w:pPr>
            <w:r w:rsidRPr="00313E74">
              <w:lastRenderedPageBreak/>
              <w:t>2021</w:t>
            </w:r>
          </w:p>
          <w:p w14:paraId="620E3C57" w14:textId="3383D9F7" w:rsidR="00425462" w:rsidRPr="00313E74" w:rsidRDefault="00425462" w:rsidP="005E630E">
            <w:pPr>
              <w:suppressAutoHyphens/>
              <w:jc w:val="center"/>
            </w:pPr>
            <w:r w:rsidRPr="00313E74">
              <w:t>(</w:t>
            </w:r>
            <w:r w:rsidR="00076763">
              <w:t>предусмотрена только разработка проектно-сметной документации</w:t>
            </w:r>
            <w:r w:rsidRPr="00313E74">
              <w:t>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72DBA9C" w14:textId="43E92B1F" w:rsidR="00425462" w:rsidRPr="00313E74" w:rsidRDefault="00425462" w:rsidP="005E630E">
            <w:pPr>
              <w:suppressAutoHyphens/>
              <w:jc w:val="center"/>
            </w:pPr>
            <w:r w:rsidRPr="00313E74">
              <w:rPr>
                <w:i/>
              </w:rPr>
              <w:t>–</w:t>
            </w:r>
          </w:p>
        </w:tc>
      </w:tr>
      <w:tr w:rsidR="00425462" w:rsidRPr="00313E74" w14:paraId="7A2E7605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C62BDFA" w14:textId="77777777" w:rsidR="00425462" w:rsidRPr="00313E74" w:rsidRDefault="00425462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31ECF06" w14:textId="59CA82EA" w:rsidR="00425462" w:rsidRPr="00313E74" w:rsidRDefault="00425462" w:rsidP="005E630E">
            <w:pPr>
              <w:suppressAutoHyphens/>
              <w:jc w:val="both"/>
            </w:pPr>
            <w:r w:rsidRPr="00313E74">
              <w:t xml:space="preserve">Модернизация системы сбора и передачи информации на </w:t>
            </w:r>
            <w:r w:rsidRPr="00313E74">
              <w:br/>
              <w:t>ПС 110 кВ Гунделен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FF903A8" w14:textId="119BD466" w:rsidR="00425462" w:rsidRPr="00313E74" w:rsidRDefault="00425462" w:rsidP="005E630E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F0DFBC7" w14:textId="7D22B3E8" w:rsidR="00425462" w:rsidRPr="00313E74" w:rsidRDefault="00425462" w:rsidP="00C11CBD">
            <w:pPr>
              <w:suppressAutoHyphens/>
              <w:jc w:val="both"/>
            </w:pPr>
            <w:r w:rsidRPr="00313E74">
              <w:t xml:space="preserve">В проект ИП включить мероприятия </w:t>
            </w:r>
            <w:r w:rsidRPr="00313E74">
              <w:rPr>
                <w:bCs/>
              </w:rPr>
              <w:t xml:space="preserve">по </w:t>
            </w:r>
            <w:r w:rsidRPr="00313E74">
              <w:t>модернизации</w:t>
            </w:r>
            <w:r w:rsidRPr="00313E74">
              <w:rPr>
                <w:rFonts w:eastAsia="Calibri"/>
                <w:color w:val="000000"/>
                <w:lang w:val="x-none"/>
              </w:rPr>
              <w:t xml:space="preserve"> </w:t>
            </w:r>
            <w:r w:rsidRPr="00313E74">
              <w:rPr>
                <w:rFonts w:eastAsia="Calibri"/>
                <w:color w:val="000000"/>
              </w:rPr>
              <w:t xml:space="preserve">ССПИ </w:t>
            </w:r>
            <w:r w:rsidRPr="00313E74">
              <w:rPr>
                <w:bCs/>
              </w:rPr>
              <w:t xml:space="preserve">и организации </w:t>
            </w:r>
            <w:r w:rsidRPr="00313E74">
              <w:t>двух</w:t>
            </w:r>
            <w:r w:rsidRPr="00313E74" w:rsidDel="00794D0D">
              <w:rPr>
                <w:bCs/>
              </w:rPr>
              <w:t xml:space="preserve"> </w:t>
            </w:r>
            <w:r w:rsidRPr="00313E74">
              <w:rPr>
                <w:bCs/>
              </w:rPr>
              <w:t xml:space="preserve">цифровых каналов связи </w:t>
            </w:r>
            <w:r w:rsidRPr="00313E74">
              <w:t xml:space="preserve">для </w:t>
            </w:r>
            <w:r w:rsidRPr="00313E74">
              <w:lastRenderedPageBreak/>
              <w:t>передачи телеметрической информации на ПС 110 кВ Гунделен в Северокавказское РДУ</w:t>
            </w:r>
            <w:r w:rsidRPr="00313E74">
              <w:rPr>
                <w:bCs/>
              </w:rPr>
              <w:t xml:space="preserve"> </w:t>
            </w:r>
            <w:r w:rsidRPr="00313E74">
              <w:t>со сроком реализации в 2022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0E087" w14:textId="5A2A9640" w:rsidR="00425462" w:rsidRPr="00313E74" w:rsidRDefault="00425462" w:rsidP="00AC6FD2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26FB7" w14:textId="105203FE" w:rsidR="00425462" w:rsidRPr="00313E74" w:rsidRDefault="00425462" w:rsidP="005E630E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6FC6B7B" w14:textId="77777777" w:rsidR="00425462" w:rsidRPr="00313E74" w:rsidRDefault="00425462" w:rsidP="005E630E">
            <w:pPr>
              <w:suppressAutoHyphens/>
              <w:jc w:val="center"/>
            </w:pPr>
            <w:r w:rsidRPr="00313E74">
              <w:t>2021</w:t>
            </w:r>
          </w:p>
          <w:p w14:paraId="6EF47CB2" w14:textId="33362B39" w:rsidR="00425462" w:rsidRPr="00313E74" w:rsidRDefault="00425462" w:rsidP="005E630E">
            <w:pPr>
              <w:suppressAutoHyphens/>
              <w:jc w:val="center"/>
            </w:pPr>
            <w:r w:rsidRPr="00313E74">
              <w:t>(</w:t>
            </w:r>
            <w:r w:rsidR="00076763">
              <w:t xml:space="preserve">предусмотрена только разработка </w:t>
            </w:r>
            <w:r w:rsidR="00076763">
              <w:lastRenderedPageBreak/>
              <w:t>проектно-сметной документации</w:t>
            </w:r>
            <w:r w:rsidRPr="00313E74">
              <w:t>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460A1DD" w14:textId="2DB48210" w:rsidR="00425462" w:rsidRPr="00313E74" w:rsidRDefault="00425462" w:rsidP="005E630E">
            <w:pPr>
              <w:suppressAutoHyphens/>
              <w:jc w:val="center"/>
            </w:pPr>
            <w:r w:rsidRPr="00313E74">
              <w:rPr>
                <w:i/>
              </w:rPr>
              <w:lastRenderedPageBreak/>
              <w:t>–</w:t>
            </w:r>
          </w:p>
        </w:tc>
      </w:tr>
      <w:tr w:rsidR="00425462" w:rsidRPr="00313E74" w14:paraId="08FC3832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C23DC77" w14:textId="77777777" w:rsidR="00425462" w:rsidRPr="00313E74" w:rsidRDefault="00425462" w:rsidP="0024259B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6231D81" w14:textId="77777777" w:rsidR="00425462" w:rsidRPr="00313E74" w:rsidRDefault="00425462" w:rsidP="0024259B">
            <w:pPr>
              <w:suppressAutoHyphens/>
              <w:jc w:val="both"/>
            </w:pPr>
            <w:r w:rsidRPr="00313E74">
              <w:t>Модернизация системы сбора и передачи информации Кабардино-Балкарского филиала на ПС 110 кВ Майская (монтаж шкафов телемеханики и телеизмерений).</w:t>
            </w:r>
          </w:p>
          <w:p w14:paraId="46CDA197" w14:textId="3C2FCEC8" w:rsidR="00425462" w:rsidRPr="00313E74" w:rsidRDefault="00425462" w:rsidP="0024259B">
            <w:pPr>
              <w:suppressAutoHyphens/>
              <w:jc w:val="both"/>
            </w:pPr>
            <w:r w:rsidRPr="00313E74">
              <w:t>(G_KBF14)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59BCE7F5" w14:textId="111C9E4F" w:rsidR="00425462" w:rsidRPr="00313E74" w:rsidRDefault="00425462" w:rsidP="0024259B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F1B947F" w14:textId="5DD9DDEE" w:rsidR="00425462" w:rsidRPr="00313E74" w:rsidRDefault="00425462" w:rsidP="00601AA5">
            <w:pPr>
              <w:pStyle w:val="af3"/>
              <w:suppressAutoHyphens/>
              <w:ind w:left="0"/>
              <w:jc w:val="both"/>
            </w:pPr>
            <w:r w:rsidRPr="00313E74">
              <w:t>В паспорте инвестиционного проекта G_KBF14 предусмотреть и детализировать мероприятия</w:t>
            </w:r>
            <w:r w:rsidR="0087624D">
              <w:t xml:space="preserve"> </w:t>
            </w:r>
            <w:r w:rsidR="0087624D" w:rsidRPr="00316BC9">
              <w:t>(СМР и ПНР)</w:t>
            </w:r>
            <w:r w:rsidRPr="00313E74">
              <w:t xml:space="preserve"> по организации двух</w:t>
            </w:r>
            <w:r w:rsidRPr="00313E74" w:rsidDel="00794D0D">
              <w:rPr>
                <w:bCs/>
              </w:rPr>
              <w:t xml:space="preserve"> </w:t>
            </w:r>
            <w:r w:rsidRPr="00313E74">
              <w:rPr>
                <w:bCs/>
              </w:rPr>
              <w:t xml:space="preserve">цифровых каналов связи </w:t>
            </w:r>
            <w:r w:rsidRPr="00313E74">
              <w:t xml:space="preserve">для передачи телеметрической информации с </w:t>
            </w:r>
            <w:r w:rsidRPr="00313E74">
              <w:br/>
              <w:t xml:space="preserve">ПС 110 кВ Майская в Северокавказское РДУ со сроком реализации в </w:t>
            </w:r>
            <w:r w:rsidRPr="00F46529">
              <w:t>августе</w:t>
            </w:r>
            <w:r w:rsidRPr="00313E74">
              <w:t xml:space="preserve"> 2020 года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C9498" w14:textId="77777777" w:rsidR="00425462" w:rsidRPr="00313E74" w:rsidRDefault="00425462" w:rsidP="0024259B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D5780" w14:textId="5375E117" w:rsidR="00425462" w:rsidRPr="00313E74" w:rsidRDefault="00425462" w:rsidP="0024259B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A927987" w14:textId="0F9FAB4E" w:rsidR="00425462" w:rsidRPr="00313E74" w:rsidRDefault="00425462" w:rsidP="0024259B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04D1A71" w14:textId="7B7B97A3" w:rsidR="00425462" w:rsidRPr="00313E74" w:rsidRDefault="00425462" w:rsidP="0024259B">
            <w:pPr>
              <w:suppressAutoHyphens/>
              <w:jc w:val="center"/>
              <w:rPr>
                <w:i/>
              </w:rPr>
            </w:pPr>
            <w:r w:rsidRPr="00313E74">
              <w:rPr>
                <w:i/>
              </w:rPr>
              <w:t>–</w:t>
            </w:r>
          </w:p>
        </w:tc>
      </w:tr>
      <w:tr w:rsidR="00425462" w:rsidRPr="00313E74" w14:paraId="02AB6E8E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48602B3" w14:textId="77777777" w:rsidR="00425462" w:rsidRPr="00313E74" w:rsidRDefault="00425462" w:rsidP="005E630E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888E866" w14:textId="77777777" w:rsidR="00425462" w:rsidRPr="00313E74" w:rsidRDefault="00425462" w:rsidP="0024259B">
            <w:pPr>
              <w:suppressAutoHyphens/>
              <w:jc w:val="both"/>
            </w:pPr>
            <w:r w:rsidRPr="00313E74">
              <w:t>Модернизация системы сбора и передачи информации Кабардино-Балкарского филиала на ПС 110 кВ Прохладная-1 (монтаж шкафов телемеханики и телеизмерений).</w:t>
            </w:r>
          </w:p>
          <w:p w14:paraId="54227F71" w14:textId="37489587" w:rsidR="00425462" w:rsidRPr="00313E74" w:rsidRDefault="00425462" w:rsidP="0024259B">
            <w:pPr>
              <w:suppressAutoHyphens/>
              <w:jc w:val="both"/>
            </w:pPr>
            <w:r w:rsidRPr="00313E74">
              <w:t>(F_prj_109102_10617)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A7FF9FA" w14:textId="32C277D5" w:rsidR="00425462" w:rsidRPr="00313E74" w:rsidRDefault="00425462" w:rsidP="005E630E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1F5EF93" w14:textId="77777777" w:rsidR="00425462" w:rsidRPr="00313E74" w:rsidRDefault="00425462" w:rsidP="00601AA5">
            <w:pPr>
              <w:pStyle w:val="af3"/>
              <w:suppressAutoHyphens/>
              <w:ind w:left="0"/>
              <w:jc w:val="both"/>
            </w:pPr>
            <w:r w:rsidRPr="00313E74">
              <w:t>В паспорте инвестиционного проекта F_prj_109102_10617:</w:t>
            </w:r>
          </w:p>
          <w:p w14:paraId="163C7950" w14:textId="7855C3EC" w:rsidR="00425462" w:rsidRPr="00313E74" w:rsidRDefault="00425462" w:rsidP="00C818E0">
            <w:pPr>
              <w:pStyle w:val="af3"/>
              <w:numPr>
                <w:ilvl w:val="0"/>
                <w:numId w:val="31"/>
              </w:numPr>
              <w:suppressAutoHyphens/>
              <w:ind w:left="0" w:firstLine="418"/>
              <w:jc w:val="both"/>
            </w:pPr>
            <w:r w:rsidRPr="00313E74">
              <w:t xml:space="preserve"> предусмотреть и детализировать мероприятия </w:t>
            </w:r>
            <w:r w:rsidR="0087624D" w:rsidRPr="00316BC9">
              <w:t>(СМР и ПНР)</w:t>
            </w:r>
            <w:r w:rsidR="0087624D" w:rsidRPr="00662776">
              <w:t xml:space="preserve"> </w:t>
            </w:r>
            <w:r w:rsidRPr="00313E74">
              <w:t>по организации двух</w:t>
            </w:r>
            <w:r w:rsidRPr="00313E74" w:rsidDel="00794D0D">
              <w:t xml:space="preserve"> </w:t>
            </w:r>
            <w:r w:rsidRPr="00313E74">
              <w:t xml:space="preserve">цифровых каналов связи для передачи телеметрической информации с </w:t>
            </w:r>
            <w:r w:rsidRPr="00313E74">
              <w:br/>
              <w:t>ПС 110 кВ Прохладная-1 Северокавказское РДУ со сроком реализации в 2020 году;</w:t>
            </w:r>
          </w:p>
          <w:p w14:paraId="2AA5C330" w14:textId="5F06C1F4" w:rsidR="00425462" w:rsidRPr="00313E74" w:rsidRDefault="00425462" w:rsidP="00C818E0">
            <w:pPr>
              <w:pStyle w:val="af3"/>
              <w:numPr>
                <w:ilvl w:val="0"/>
                <w:numId w:val="31"/>
              </w:numPr>
              <w:suppressAutoHyphens/>
              <w:ind w:left="0" w:firstLine="418"/>
              <w:jc w:val="both"/>
            </w:pPr>
            <w:r w:rsidRPr="00313E74">
              <w:t>в разделе 6.1 «График реализации инвестиционного проекта» указать срок завершения СМР и ПНР - 2020 год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DA56" w14:textId="77777777" w:rsidR="00425462" w:rsidRPr="00313E74" w:rsidRDefault="00425462" w:rsidP="00AC6FD2">
            <w:pPr>
              <w:suppressAutoHyphens/>
              <w:jc w:val="both"/>
            </w:pP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613FC7AB" w14:textId="74DCC041" w:rsidR="00425462" w:rsidRPr="00313E74" w:rsidRDefault="00425462" w:rsidP="005E630E">
            <w:pPr>
              <w:suppressAutoHyphens/>
              <w:jc w:val="both"/>
            </w:pPr>
            <w:r w:rsidRPr="00313E74">
              <w:t>1. 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Кавказа»-«Каббалкэнерго» на 2019-2024, утвержденная директором Филиала ПАО «МРСК Северного Кавказа»-«Каббалкэнерго» М.А. Каровым 19.06.2019.</w:t>
            </w:r>
          </w:p>
          <w:p w14:paraId="43EDDD2C" w14:textId="0AF85B8C" w:rsidR="00425462" w:rsidRPr="00313E74" w:rsidRDefault="00425462" w:rsidP="005E630E">
            <w:pPr>
              <w:suppressAutoHyphens/>
              <w:jc w:val="both"/>
            </w:pPr>
            <w:r w:rsidRPr="00313E74">
              <w:t>2. Протокол Минэнерго России от 09.09.2019 № 09-1801-пр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74AC936" w14:textId="6AE1E1C8" w:rsidR="00425462" w:rsidRPr="00313E74" w:rsidRDefault="00425462" w:rsidP="005E630E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B15E97F" w14:textId="77777777" w:rsidR="00425462" w:rsidRPr="00313E74" w:rsidRDefault="00425462" w:rsidP="005E630E">
            <w:pPr>
              <w:suppressAutoHyphens/>
              <w:jc w:val="center"/>
              <w:rPr>
                <w:i/>
              </w:rPr>
            </w:pPr>
          </w:p>
        </w:tc>
      </w:tr>
      <w:tr w:rsidR="0096576C" w:rsidRPr="00313E74" w14:paraId="6DA33BCE" w14:textId="77777777" w:rsidTr="00BA504D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A38BC78" w14:textId="0DE66B1E" w:rsidR="0096576C" w:rsidRPr="00313E74" w:rsidRDefault="0096576C" w:rsidP="0096576C">
            <w:pPr>
              <w:suppressAutoHyphens/>
              <w:jc w:val="center"/>
            </w:pPr>
            <w:r w:rsidRPr="00313E74">
              <w:t>Энергосистема Карачаево-Черкесской Республики</w:t>
            </w:r>
          </w:p>
        </w:tc>
      </w:tr>
      <w:tr w:rsidR="00D5586C" w:rsidRPr="00313E74" w14:paraId="7E4A49F0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A3A438D" w14:textId="77777777" w:rsidR="00D5586C" w:rsidRPr="00313E74" w:rsidRDefault="00D5586C" w:rsidP="0096576C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97B1291" w14:textId="4FD8EA6C" w:rsidR="00D5586C" w:rsidRPr="00313E74" w:rsidRDefault="00D5586C" w:rsidP="0096576C">
            <w:pPr>
              <w:suppressAutoHyphens/>
              <w:jc w:val="both"/>
            </w:pPr>
            <w:r w:rsidRPr="00313E74">
              <w:t xml:space="preserve">Модернизация системы сбора и передачи информации Карачаево-Черкесского филиала на </w:t>
            </w:r>
            <w:r w:rsidRPr="00313E74">
              <w:br/>
              <w:t xml:space="preserve">ПС 110 кВ </w:t>
            </w:r>
            <w:bookmarkStart w:id="1" w:name="_Hlk37691342"/>
            <w:r w:rsidRPr="00313E74">
              <w:t>Октябрьская</w:t>
            </w:r>
            <w:bookmarkEnd w:id="1"/>
          </w:p>
          <w:p w14:paraId="5CB6D03A" w14:textId="4FA60381" w:rsidR="00D5586C" w:rsidRPr="00313E74" w:rsidRDefault="00D5586C" w:rsidP="001A6929">
            <w:pPr>
              <w:suppressAutoHyphens/>
              <w:jc w:val="both"/>
            </w:pPr>
            <w:r w:rsidRPr="00313E74">
              <w:t>(G_kchf6)</w:t>
            </w:r>
          </w:p>
          <w:p w14:paraId="183E397D" w14:textId="2EE156A3" w:rsidR="00D5586C" w:rsidRPr="00313E74" w:rsidRDefault="00D5586C" w:rsidP="0096576C">
            <w:pPr>
              <w:suppressAutoHyphens/>
              <w:jc w:val="both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C89D68E" w14:textId="77777777" w:rsidR="00D5586C" w:rsidRPr="00313E74" w:rsidRDefault="00D5586C" w:rsidP="0096576C">
            <w:pPr>
              <w:suppressAutoHyphens/>
              <w:jc w:val="center"/>
            </w:pPr>
            <w:r w:rsidRPr="00313E74">
              <w:t>2021</w:t>
            </w:r>
          </w:p>
          <w:p w14:paraId="26302BE8" w14:textId="15C57ED6" w:rsidR="00D5586C" w:rsidRPr="00313E74" w:rsidRDefault="00D5586C" w:rsidP="0096576C">
            <w:pPr>
              <w:suppressAutoHyphens/>
              <w:jc w:val="center"/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7BB3FE7" w14:textId="459DBEA7" w:rsidR="0024259B" w:rsidRPr="00313E74" w:rsidRDefault="009B4F19" w:rsidP="0024259B">
            <w:pPr>
              <w:suppressAutoHyphens/>
              <w:jc w:val="both"/>
            </w:pPr>
            <w:r>
              <w:t>В</w:t>
            </w:r>
            <w:r w:rsidR="0024259B" w:rsidRPr="00313E74">
              <w:t xml:space="preserve"> паспорте инвестиционного проекта G_kchf6:</w:t>
            </w:r>
          </w:p>
          <w:p w14:paraId="258F531E" w14:textId="2FDE7F8F" w:rsidR="0024259B" w:rsidRPr="00313E74" w:rsidRDefault="00365B09" w:rsidP="00C818E0">
            <w:pPr>
              <w:numPr>
                <w:ilvl w:val="0"/>
                <w:numId w:val="32"/>
              </w:numPr>
              <w:suppressAutoHyphens/>
              <w:ind w:left="0" w:firstLine="0"/>
              <w:jc w:val="both"/>
            </w:pPr>
            <w:r w:rsidRPr="00313E74">
              <w:t>предусмотреть и детализировать мероприятия</w:t>
            </w:r>
            <w:r w:rsidR="0024259B" w:rsidRPr="00313E74">
              <w:t xml:space="preserve"> </w:t>
            </w:r>
            <w:r w:rsidR="0087624D" w:rsidRPr="00316BC9">
              <w:t>(СМР и ПНР)</w:t>
            </w:r>
            <w:r w:rsidR="0087624D" w:rsidRPr="00662776">
              <w:t xml:space="preserve"> </w:t>
            </w:r>
            <w:r w:rsidR="0024259B" w:rsidRPr="00313E74">
              <w:t xml:space="preserve">по организации </w:t>
            </w:r>
            <w:r w:rsidR="004A3362" w:rsidRPr="00313E74">
              <w:t>двух</w:t>
            </w:r>
            <w:r w:rsidR="004A3362" w:rsidRPr="00313E74" w:rsidDel="00794D0D">
              <w:rPr>
                <w:bCs/>
              </w:rPr>
              <w:t xml:space="preserve"> </w:t>
            </w:r>
            <w:r w:rsidR="004A3362" w:rsidRPr="00313E74">
              <w:rPr>
                <w:bCs/>
              </w:rPr>
              <w:t xml:space="preserve">цифровых каналов связи </w:t>
            </w:r>
            <w:r w:rsidR="0024259B" w:rsidRPr="00313E74">
              <w:t xml:space="preserve">для оперативных переговоров и передачи телеметрической информации с ПС 110 кВ Октябрьская в </w:t>
            </w:r>
            <w:r w:rsidR="0024259B" w:rsidRPr="00F46529">
              <w:t xml:space="preserve">Северокавказское РДУ со сроком реализации </w:t>
            </w:r>
            <w:r w:rsidR="00F650B5" w:rsidRPr="00F46529">
              <w:t>в</w:t>
            </w:r>
            <w:r w:rsidR="0024259B" w:rsidRPr="00F46529">
              <w:t xml:space="preserve"> август</w:t>
            </w:r>
            <w:r w:rsidR="00F650B5" w:rsidRPr="00F46529">
              <w:t>е</w:t>
            </w:r>
            <w:r w:rsidR="0024259B" w:rsidRPr="00F46529">
              <w:t xml:space="preserve"> 2020</w:t>
            </w:r>
            <w:r w:rsidR="0024259B" w:rsidRPr="00313E74">
              <w:t xml:space="preserve"> год</w:t>
            </w:r>
            <w:r w:rsidR="00F650B5">
              <w:t>а;</w:t>
            </w:r>
          </w:p>
          <w:p w14:paraId="2DA0A832" w14:textId="77777777" w:rsidR="00D5586C" w:rsidRDefault="0024259B" w:rsidP="00C818E0">
            <w:pPr>
              <w:numPr>
                <w:ilvl w:val="0"/>
                <w:numId w:val="32"/>
              </w:numPr>
              <w:suppressAutoHyphens/>
              <w:ind w:left="0" w:firstLine="0"/>
              <w:jc w:val="both"/>
              <w:rPr>
                <w:lang w:eastAsia="en-US"/>
              </w:rPr>
            </w:pPr>
            <w:r w:rsidRPr="00313E74">
              <w:t xml:space="preserve">в разделе 6.1 </w:t>
            </w:r>
            <w:r w:rsidR="00425462" w:rsidRPr="00313E74">
              <w:t xml:space="preserve">«График реализации инвестиционного проекта» </w:t>
            </w:r>
            <w:r w:rsidRPr="00313E74">
              <w:t>указать срок завершения СМР и ПНР - август 2020 года</w:t>
            </w:r>
            <w:r w:rsidR="009B4F19">
              <w:t>,</w:t>
            </w:r>
          </w:p>
          <w:p w14:paraId="21111F4D" w14:textId="7289B1BC" w:rsidR="009B4F19" w:rsidRPr="00313E74" w:rsidRDefault="009B4F19" w:rsidP="009B4F19">
            <w:pPr>
              <w:suppressAutoHyphens/>
              <w:jc w:val="both"/>
              <w:rPr>
                <w:lang w:eastAsia="en-US"/>
              </w:rPr>
            </w:pPr>
            <w:r>
              <w:lastRenderedPageBreak/>
              <w:t>в</w:t>
            </w:r>
            <w:r w:rsidRPr="00313E74">
              <w:t xml:space="preserve"> связи с невыполнением мероприятий по СМР и ПНР в 2019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C59CB57" w14:textId="77777777" w:rsidR="00D5586C" w:rsidRPr="00313E74" w:rsidRDefault="00D5586C" w:rsidP="00833E67">
            <w:pPr>
              <w:suppressAutoHyphens/>
              <w:jc w:val="both"/>
            </w:pPr>
            <w:r w:rsidRPr="00313E74">
              <w:lastRenderedPageBreak/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28EA9368" w14:textId="72253A51" w:rsidR="00D5586C" w:rsidRPr="00313E74" w:rsidRDefault="00D5586C" w:rsidP="00833E67">
            <w:pPr>
              <w:suppressAutoHyphens/>
              <w:jc w:val="both"/>
            </w:pPr>
            <w:r w:rsidRPr="00313E74">
              <w:t xml:space="preserve">Отсутствие каналов телефонной связи для оперативных переговоров между диспетчерским центром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</w:t>
            </w:r>
            <w:r w:rsidRPr="00313E74">
              <w:lastRenderedPageBreak/>
              <w:t>диспетчерском управлении диспетчерского центра, и увеличению времени ликвидации аварии на данных ЛЭП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C27C996" w14:textId="67ABD4AE" w:rsidR="00D5586C" w:rsidRPr="00313E74" w:rsidRDefault="00D5586C" w:rsidP="00F93347">
            <w:pPr>
              <w:pStyle w:val="af3"/>
              <w:numPr>
                <w:ilvl w:val="0"/>
                <w:numId w:val="38"/>
              </w:numPr>
              <w:tabs>
                <w:tab w:val="left" w:pos="470"/>
              </w:tabs>
              <w:suppressAutoHyphens/>
              <w:ind w:left="2" w:firstLine="133"/>
              <w:jc w:val="both"/>
            </w:pPr>
            <w:r w:rsidRPr="00313E74">
              <w:lastRenderedPageBreak/>
              <w:t xml:space="preserve"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 – Карачаево-Черкесскэнерго на период 2019-2024 годы, утвержденная </w:t>
            </w:r>
            <w:r w:rsidR="002B4ADF" w:rsidRPr="00313E74">
              <w:t>директором Филиала</w:t>
            </w:r>
            <w:r w:rsidRPr="00313E74">
              <w:t xml:space="preserve"> ПАО «МРСК Северного Кавказа» – «Карачаево-Черкесскэнерго» В.А. Халюзиным 13.06.2019</w:t>
            </w:r>
            <w:r w:rsidR="00FD0250" w:rsidRPr="00313E74">
              <w:t>.</w:t>
            </w:r>
          </w:p>
          <w:p w14:paraId="2FF04D50" w14:textId="6865B80E" w:rsidR="00FD0250" w:rsidRPr="00313E74" w:rsidRDefault="00FD0250" w:rsidP="00F93347">
            <w:pPr>
              <w:pStyle w:val="af3"/>
              <w:numPr>
                <w:ilvl w:val="0"/>
                <w:numId w:val="38"/>
              </w:numPr>
              <w:tabs>
                <w:tab w:val="left" w:pos="470"/>
              </w:tabs>
              <w:suppressAutoHyphens/>
              <w:ind w:left="2" w:firstLine="133"/>
              <w:jc w:val="both"/>
            </w:pPr>
            <w:r w:rsidRPr="00313E74">
              <w:lastRenderedPageBreak/>
              <w:t>Протокол совещания Минэнерго России от 09.09.2019 №09-1801-пр</w:t>
            </w:r>
          </w:p>
          <w:p w14:paraId="4A25CCBB" w14:textId="689482A4" w:rsidR="00D5586C" w:rsidRPr="00313E74" w:rsidRDefault="00D5586C" w:rsidP="000C025D">
            <w:pPr>
              <w:suppressAutoHyphens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BAFDE96" w14:textId="6CF67F8A" w:rsidR="00D5586C" w:rsidRPr="00313E74" w:rsidRDefault="00BA4E31" w:rsidP="0096576C">
            <w:pPr>
              <w:suppressAutoHyphens/>
              <w:jc w:val="center"/>
            </w:pPr>
            <w:r w:rsidRPr="00313E74">
              <w:lastRenderedPageBreak/>
              <w:t>2019</w:t>
            </w:r>
          </w:p>
          <w:p w14:paraId="272BF482" w14:textId="55333993" w:rsidR="00D5586C" w:rsidRPr="00313E74" w:rsidRDefault="00D5586C" w:rsidP="0096576C">
            <w:pPr>
              <w:suppressAutoHyphens/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E84B79D" w14:textId="77777777" w:rsidR="00D5586C" w:rsidRPr="00313E74" w:rsidRDefault="00D5586C" w:rsidP="0096576C">
            <w:pPr>
              <w:suppressAutoHyphens/>
              <w:jc w:val="center"/>
            </w:pPr>
            <w:r w:rsidRPr="00313E74">
              <w:t>–</w:t>
            </w:r>
          </w:p>
          <w:p w14:paraId="5C4FD925" w14:textId="2934A18F" w:rsidR="00D5586C" w:rsidRPr="00313E74" w:rsidRDefault="00D5586C" w:rsidP="0096576C">
            <w:pPr>
              <w:suppressAutoHyphens/>
              <w:jc w:val="center"/>
            </w:pPr>
          </w:p>
        </w:tc>
      </w:tr>
      <w:tr w:rsidR="00365B09" w:rsidRPr="00313E74" w14:paraId="459D3CBC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204151B" w14:textId="77777777" w:rsidR="00365B09" w:rsidRPr="00313E74" w:rsidRDefault="00365B09" w:rsidP="00365B09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0C4760B1" w14:textId="77777777" w:rsidR="00365B09" w:rsidRPr="00313E74" w:rsidRDefault="00365B09" w:rsidP="00365B09">
            <w:pPr>
              <w:suppressAutoHyphens/>
              <w:jc w:val="both"/>
            </w:pPr>
            <w:r w:rsidRPr="00313E74">
              <w:t>Модернизация системы сбора и передачи информации Карачаево-Черкесского филиала на ПС 110 кВ Зеленчукская (телемеханизация дополнительных ячеек для новых ВЛ).</w:t>
            </w:r>
          </w:p>
          <w:p w14:paraId="51AA8B22" w14:textId="29553055" w:rsidR="00365B09" w:rsidRPr="00313E74" w:rsidRDefault="00365B09" w:rsidP="00365B09">
            <w:pPr>
              <w:suppressAutoHyphens/>
              <w:jc w:val="both"/>
            </w:pPr>
            <w:r w:rsidRPr="00313E74">
              <w:t>(I_kchf46)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6A87C35" w14:textId="442BF20A" w:rsidR="00365B09" w:rsidRPr="00313E74" w:rsidRDefault="00365B09" w:rsidP="00365B09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4F13635" w14:textId="36AA185D" w:rsidR="00365B09" w:rsidRPr="00313E74" w:rsidRDefault="009B4F19" w:rsidP="00365B09">
            <w:pPr>
              <w:suppressAutoHyphens/>
              <w:jc w:val="both"/>
            </w:pPr>
            <w:r>
              <w:t>В</w:t>
            </w:r>
            <w:r w:rsidR="00365B09" w:rsidRPr="00313E74">
              <w:t xml:space="preserve"> паспорте инвестиционного проекта I_kchf46:</w:t>
            </w:r>
          </w:p>
          <w:p w14:paraId="14B98186" w14:textId="05D04E78" w:rsidR="00365B09" w:rsidRPr="00313E74" w:rsidRDefault="00616764" w:rsidP="00C818E0">
            <w:pPr>
              <w:pStyle w:val="af3"/>
              <w:numPr>
                <w:ilvl w:val="0"/>
                <w:numId w:val="33"/>
              </w:numPr>
              <w:suppressAutoHyphens/>
              <w:ind w:left="0" w:firstLine="0"/>
              <w:jc w:val="both"/>
            </w:pPr>
            <w:r w:rsidRPr="00313E74">
              <w:t>предусмотреть и детализировать мероприятия</w:t>
            </w:r>
            <w:r w:rsidR="0087624D">
              <w:t xml:space="preserve"> </w:t>
            </w:r>
            <w:r w:rsidR="0087624D" w:rsidRPr="00316BC9">
              <w:t>(СМР и ПНР)</w:t>
            </w:r>
            <w:r w:rsidRPr="00313E74">
              <w:t xml:space="preserve"> по </w:t>
            </w:r>
            <w:r w:rsidR="00365B09" w:rsidRPr="00313E74">
              <w:t xml:space="preserve">модернизации </w:t>
            </w:r>
            <w:r w:rsidR="00425462" w:rsidRPr="00313E74">
              <w:t xml:space="preserve">ССПИ на </w:t>
            </w:r>
            <w:r w:rsidR="00365B09" w:rsidRPr="00313E74">
              <w:t>ПС 110 кВ Зеленчук для передачи телеметрической информации в Северокавказское РДУ со сроком реализации в 2020 году</w:t>
            </w:r>
            <w:r w:rsidR="00F650B5">
              <w:t>;</w:t>
            </w:r>
          </w:p>
          <w:p w14:paraId="7F1924B0" w14:textId="77777777" w:rsidR="00365B09" w:rsidRDefault="00365B09" w:rsidP="00425462">
            <w:pPr>
              <w:pStyle w:val="af3"/>
              <w:numPr>
                <w:ilvl w:val="0"/>
                <w:numId w:val="33"/>
              </w:numPr>
              <w:suppressAutoHyphens/>
              <w:ind w:left="0" w:firstLine="0"/>
              <w:jc w:val="both"/>
            </w:pPr>
            <w:r w:rsidRPr="00313E74">
              <w:t xml:space="preserve">в разделе 6.1 </w:t>
            </w:r>
            <w:r w:rsidR="00425462" w:rsidRPr="00313E74">
              <w:t>«График реализации инвестиционного проекта»</w:t>
            </w:r>
            <w:r w:rsidRPr="00313E74">
              <w:t xml:space="preserve"> </w:t>
            </w:r>
            <w:r w:rsidR="00425462" w:rsidRPr="00313E74">
              <w:t xml:space="preserve">указать </w:t>
            </w:r>
            <w:r w:rsidRPr="00313E74">
              <w:t xml:space="preserve">срок завершения СМР и </w:t>
            </w:r>
            <w:r w:rsidRPr="00F46529">
              <w:t xml:space="preserve">ПНР </w:t>
            </w:r>
            <w:r w:rsidR="00616764" w:rsidRPr="00F46529">
              <w:t>-</w:t>
            </w:r>
            <w:r w:rsidRPr="00F46529">
              <w:t xml:space="preserve"> август</w:t>
            </w:r>
            <w:r w:rsidRPr="00313E74">
              <w:t xml:space="preserve"> 2020 года</w:t>
            </w:r>
            <w:r w:rsidR="009B4F19">
              <w:t>,</w:t>
            </w:r>
          </w:p>
          <w:p w14:paraId="58B1C376" w14:textId="7DDAA24E" w:rsidR="009B4F19" w:rsidRPr="00313E74" w:rsidRDefault="009B4F19" w:rsidP="009B4F19">
            <w:pPr>
              <w:pStyle w:val="af3"/>
              <w:suppressAutoHyphens/>
              <w:ind w:left="0"/>
              <w:jc w:val="both"/>
            </w:pPr>
            <w:r>
              <w:t>в</w:t>
            </w:r>
            <w:r w:rsidRPr="00313E74">
              <w:t xml:space="preserve"> связи с невыполнением мероприятий по СМР и ПНР в 2019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09DD2B2D" w14:textId="77777777" w:rsidR="00365B09" w:rsidRPr="00313E74" w:rsidRDefault="00365B09" w:rsidP="00365B09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36A46746" w14:textId="04CE0597" w:rsidR="00365B09" w:rsidRPr="00313E74" w:rsidRDefault="00365B09" w:rsidP="00365B09">
            <w:pPr>
              <w:widowControl w:val="0"/>
              <w:jc w:val="both"/>
              <w:rPr>
                <w:strike/>
              </w:rPr>
            </w:pPr>
            <w:r w:rsidRPr="00313E74">
              <w:rPr>
                <w:color w:val="000000" w:themeColor="text1"/>
              </w:rPr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C1AC75D" w14:textId="235F09F1" w:rsidR="00365B09" w:rsidRPr="00313E74" w:rsidRDefault="00365B09" w:rsidP="00425462">
            <w:pPr>
              <w:suppressAutoHyphens/>
              <w:jc w:val="both"/>
              <w:rPr>
                <w:strike/>
              </w:rPr>
            </w:pPr>
            <w:r w:rsidRPr="00313E74"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Кавказа»-«Карачаево-Черкесскэнерго» на 2019-2024 гг., утвержденная директором Филиала ПАО «МРСК Северного Кавказа» – «Карачаево-Черкесскэнерго» В.А. Халюзиным 13.06.2019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A5F19F3" w14:textId="4D367DF1" w:rsidR="00365B09" w:rsidRPr="00313E74" w:rsidRDefault="00365B09" w:rsidP="00365B09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D73269C" w14:textId="3E8A6962" w:rsidR="00365B09" w:rsidRPr="00313E74" w:rsidRDefault="00365B09" w:rsidP="00365B09">
            <w:pPr>
              <w:suppressAutoHyphens/>
              <w:jc w:val="center"/>
            </w:pPr>
            <w:r w:rsidRPr="00313E74">
              <w:t>–</w:t>
            </w:r>
          </w:p>
        </w:tc>
      </w:tr>
      <w:tr w:rsidR="0024259B" w:rsidRPr="00313E74" w14:paraId="3696F9CC" w14:textId="77777777" w:rsidTr="00BC32C5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0B4298E" w14:textId="77777777" w:rsidR="0024259B" w:rsidRPr="00313E74" w:rsidRDefault="0024259B" w:rsidP="0024259B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D792773" w14:textId="77777777" w:rsidR="00D5254C" w:rsidRPr="00313E74" w:rsidRDefault="0024259B" w:rsidP="0024259B">
            <w:pPr>
              <w:suppressAutoHyphens/>
              <w:jc w:val="both"/>
            </w:pPr>
            <w:r w:rsidRPr="00313E74">
              <w:t>Техперевооружение ПС 110 кВ Береговая. Установка полукомплекта быстродействующей защиты ВЛ-110 кВ ГАЭС-Береговая (Л-26)</w:t>
            </w:r>
          </w:p>
          <w:p w14:paraId="2AAB0D2C" w14:textId="34F08DAE" w:rsidR="0024259B" w:rsidRPr="00313E74" w:rsidRDefault="0024259B" w:rsidP="0024259B">
            <w:pPr>
              <w:suppressAutoHyphens/>
              <w:jc w:val="both"/>
            </w:pPr>
            <w:r w:rsidRPr="00313E74">
              <w:t>(F_prj_109104_47450)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F2509A0" w14:textId="01757773" w:rsidR="0024259B" w:rsidRPr="00313E74" w:rsidRDefault="0024259B" w:rsidP="0024259B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AEF4B9D" w14:textId="329D9FA2" w:rsidR="0024259B" w:rsidRPr="00F93347" w:rsidRDefault="0024259B" w:rsidP="00F650B5">
            <w:pPr>
              <w:jc w:val="both"/>
              <w:rPr>
                <w:highlight w:val="yellow"/>
              </w:rPr>
            </w:pPr>
            <w:r w:rsidRPr="00F650B5">
              <w:rPr>
                <w:color w:val="000000" w:themeColor="text1"/>
              </w:rPr>
              <w:t>В паспорте инвестиционного проекта F_prj_109104_47450 в разделе 6.1 «График реализации инвестиционного проекта» изменить срок завершения ПНР с 2018 на 2020 год</w:t>
            </w:r>
            <w:r w:rsidR="00E5149D" w:rsidRPr="00F650B5">
              <w:rPr>
                <w:color w:val="000000" w:themeColor="text1"/>
              </w:rPr>
              <w:t>, в связи с невыполнением мероприятий по ПНР в 2018 - 2019 годы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934B60D" w14:textId="05402327" w:rsidR="0024259B" w:rsidRPr="00313E74" w:rsidRDefault="00E17FE8" w:rsidP="0024259B">
            <w:pPr>
              <w:widowControl w:val="0"/>
              <w:jc w:val="both"/>
              <w:rPr>
                <w:strike/>
              </w:rPr>
            </w:pPr>
            <w:r>
              <w:t>Нарушение устойчивой работы гидрогенераторов ГАЭС при отключении КЗ медленнодействующими защитами ВЛ или при их отказе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638FFC4" w14:textId="6A2BA696" w:rsidR="0024259B" w:rsidRPr="00313E74" w:rsidRDefault="0024259B" w:rsidP="0024259B">
            <w:pPr>
              <w:suppressAutoHyphens/>
              <w:jc w:val="center"/>
              <w:rPr>
                <w:strike/>
              </w:rPr>
            </w:pPr>
            <w:r w:rsidRPr="00313E74"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3B8E362" w14:textId="27A2B657" w:rsidR="0024259B" w:rsidRPr="00313E74" w:rsidRDefault="0024259B" w:rsidP="0024259B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BD606E3" w14:textId="581447A8" w:rsidR="00B81C3C" w:rsidRPr="00BD442D" w:rsidRDefault="00B81C3C" w:rsidP="00A661FE">
            <w:pPr>
              <w:suppressAutoHyphens/>
              <w:jc w:val="center"/>
            </w:pPr>
            <w:r w:rsidRPr="00BD442D">
              <w:t>2020</w:t>
            </w:r>
            <w:r w:rsidR="00BD442D" w:rsidRPr="00BD442D">
              <w:rPr>
                <w:rStyle w:val="affd"/>
              </w:rPr>
              <w:footnoteReference w:id="6"/>
            </w:r>
          </w:p>
          <w:p w14:paraId="46F816FE" w14:textId="640F731F" w:rsidR="0024259B" w:rsidRPr="00BD442D" w:rsidRDefault="0024259B" w:rsidP="00A661FE">
            <w:pPr>
              <w:suppressAutoHyphens/>
              <w:jc w:val="center"/>
            </w:pPr>
            <w:r w:rsidRPr="00BD442D">
              <w:t xml:space="preserve">ПАО «РусГидро» </w:t>
            </w:r>
            <w:r w:rsidR="00BC32C5" w:rsidRPr="00BD442D">
              <w:t>Реконструкция ОРУ-110 кВ ГАЭС // Филиал «Каскад Кубанских ГЭС» (G_T-1210-007)</w:t>
            </w:r>
            <w:r w:rsidRPr="00BD442D">
              <w:t>)</w:t>
            </w:r>
          </w:p>
        </w:tc>
      </w:tr>
      <w:tr w:rsidR="002A2630" w:rsidRPr="00F93347" w14:paraId="1AFAF30E" w14:textId="77777777" w:rsidTr="00BC32C5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7D91153" w14:textId="77777777" w:rsidR="002A2630" w:rsidRPr="00F93347" w:rsidRDefault="002A2630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  <w:rPr>
                <w:strike/>
              </w:rPr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D7A65D6" w14:textId="382030B7" w:rsidR="002A2630" w:rsidRPr="00E5149D" w:rsidRDefault="002A2630" w:rsidP="002A2630">
            <w:pPr>
              <w:suppressAutoHyphens/>
              <w:jc w:val="both"/>
            </w:pPr>
            <w:r w:rsidRPr="00E5149D">
              <w:t>Техперевооружение ПС 110 кВ Майская. Установка полукомплекта быстродействующей защиты ВЛ-110 кВ ГЭС-2-Майская (Л-147) (F_prj_109104_47451)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BA17D8F" w14:textId="45F9A875" w:rsidR="002A2630" w:rsidRPr="00E5149D" w:rsidRDefault="002A2630" w:rsidP="002A2630">
            <w:pPr>
              <w:suppressAutoHyphens/>
              <w:jc w:val="center"/>
            </w:pPr>
            <w:r w:rsidRPr="00E5149D">
              <w:t>2022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38668A6" w14:textId="66AC1970" w:rsidR="00425462" w:rsidRPr="00E5149D" w:rsidRDefault="00425462" w:rsidP="00425462">
            <w:pPr>
              <w:suppressAutoHyphens/>
              <w:jc w:val="both"/>
            </w:pPr>
            <w:r w:rsidRPr="00E5149D">
              <w:t>В проекте ИП необходимо изменить срок реализации инвестиционного проекта F_prj_109104_47451 с 2022 на 202</w:t>
            </w:r>
            <w:r w:rsidR="00BD442D" w:rsidRPr="00E5149D">
              <w:t>4</w:t>
            </w:r>
            <w:r w:rsidRPr="00E5149D">
              <w:t xml:space="preserve"> год.</w:t>
            </w:r>
          </w:p>
          <w:p w14:paraId="7D5AC757" w14:textId="0A48255F" w:rsidR="002A2630" w:rsidRPr="00E5149D" w:rsidRDefault="002A2630" w:rsidP="00BC32C5">
            <w:pPr>
              <w:suppressAutoHyphens/>
              <w:jc w:val="both"/>
            </w:pPr>
            <w:r w:rsidRPr="00E5149D">
              <w:t>В паспорте инвестиционного проекта F_prj_109104_47451 в разделе 6.1 «График реализации инвестиционного проекта» изменить срок завершения ПНР с 2020 на 202</w:t>
            </w:r>
            <w:r w:rsidR="00E5149D">
              <w:t>4</w:t>
            </w:r>
            <w:r w:rsidRPr="00E5149D">
              <w:t xml:space="preserve"> год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E9E4021" w14:textId="46085F61" w:rsidR="002A2630" w:rsidRPr="00E5149D" w:rsidRDefault="00E17FE8" w:rsidP="002A2630">
            <w:pPr>
              <w:keepNext/>
              <w:suppressAutoHyphens/>
              <w:jc w:val="both"/>
            </w:pPr>
            <w:r>
              <w:t>Нарушение устойчивой работы гидрогенераторов ГЭС при отключении КЗ медленнодействующими защитами ВЛ или при их отказе.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380EFEA4" w14:textId="12918262" w:rsidR="002A2630" w:rsidRPr="00E5149D" w:rsidRDefault="002A2630" w:rsidP="002A2630">
            <w:pPr>
              <w:suppressAutoHyphens/>
              <w:jc w:val="center"/>
            </w:pPr>
            <w:r w:rsidRPr="00E5149D"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24BAC73" w14:textId="73439D39" w:rsidR="002A2630" w:rsidRPr="00E5149D" w:rsidRDefault="002A2630" w:rsidP="002A2630">
            <w:pPr>
              <w:suppressAutoHyphens/>
              <w:jc w:val="center"/>
            </w:pPr>
            <w:r w:rsidRPr="00E5149D"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A6A5BBA" w14:textId="357CC09B" w:rsidR="00B81C3C" w:rsidRPr="00E5149D" w:rsidRDefault="00B81C3C" w:rsidP="00A661FE">
            <w:pPr>
              <w:suppressAutoHyphens/>
              <w:jc w:val="center"/>
            </w:pPr>
            <w:r w:rsidRPr="00E5149D">
              <w:t>202</w:t>
            </w:r>
            <w:r w:rsidR="00BD442D" w:rsidRPr="00E5149D">
              <w:t>4</w:t>
            </w:r>
            <w:r w:rsidR="00BD442D" w:rsidRPr="00E5149D">
              <w:rPr>
                <w:vertAlign w:val="superscript"/>
              </w:rPr>
              <w:t>6</w:t>
            </w:r>
          </w:p>
          <w:p w14:paraId="1C238D93" w14:textId="06CDB718" w:rsidR="002A2630" w:rsidRPr="00E5149D" w:rsidRDefault="002A2630" w:rsidP="00A661FE">
            <w:pPr>
              <w:suppressAutoHyphens/>
              <w:jc w:val="center"/>
            </w:pPr>
            <w:r w:rsidRPr="00E5149D">
              <w:t xml:space="preserve">ПАО «РусГидро» </w:t>
            </w:r>
            <w:r w:rsidR="00BC32C5" w:rsidRPr="00E5149D">
              <w:t>Реконструкция ОРУ-110 кВ ГЭС-2 // Филиал «Каскад Кубанских ГЭС» (G_T-1210-009)</w:t>
            </w:r>
            <w:r w:rsidRPr="00E5149D">
              <w:t>)</w:t>
            </w:r>
          </w:p>
        </w:tc>
      </w:tr>
      <w:tr w:rsidR="00FE5D11" w:rsidRPr="00313E74" w14:paraId="0AA8FEBF" w14:textId="77777777" w:rsidTr="00BA504D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BE3BBD1" w14:textId="5CD7B145" w:rsidR="00FE5D11" w:rsidRPr="00313E74" w:rsidRDefault="00FE5D11" w:rsidP="008A5433">
            <w:pPr>
              <w:suppressAutoHyphens/>
              <w:jc w:val="center"/>
              <w:rPr>
                <w:strike/>
              </w:rPr>
            </w:pPr>
            <w:r w:rsidRPr="00313E74">
              <w:t>Энергосистема Ставропольского края</w:t>
            </w:r>
          </w:p>
        </w:tc>
      </w:tr>
      <w:tr w:rsidR="00BC32C5" w:rsidRPr="00313E74" w14:paraId="24412DE7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743D262" w14:textId="77777777" w:rsidR="00BC32C5" w:rsidRPr="00313E74" w:rsidRDefault="00BC32C5" w:rsidP="00FE5D11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2637D6E" w14:textId="6BA83EB6" w:rsidR="00BC32C5" w:rsidRPr="00313E74" w:rsidRDefault="00BC32C5" w:rsidP="00637F95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ПАО «МРСК Северного Кавказа»- «Ставропольэнерго» ПС 110 кВ Константиновская.</w:t>
            </w:r>
          </w:p>
          <w:p w14:paraId="3FEABDC9" w14:textId="0DCFAA93" w:rsidR="00BC32C5" w:rsidRPr="00313E74" w:rsidDel="001A6929" w:rsidRDefault="00BC32C5" w:rsidP="00637F95">
            <w:pPr>
              <w:tabs>
                <w:tab w:val="left" w:pos="332"/>
              </w:tabs>
              <w:suppressAutoHyphens/>
              <w:jc w:val="both"/>
              <w:rPr>
                <w:strike/>
              </w:rPr>
            </w:pPr>
            <w:r w:rsidRPr="00313E74">
              <w:lastRenderedPageBreak/>
              <w:t>(J_stf00078)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292E0AF" w14:textId="307AC128" w:rsidR="00BC32C5" w:rsidRPr="00313E74" w:rsidRDefault="00BC32C5" w:rsidP="00D5586C">
            <w:pPr>
              <w:suppressAutoHyphens/>
              <w:jc w:val="center"/>
            </w:pPr>
            <w:r w:rsidRPr="00313E74">
              <w:lastRenderedPageBreak/>
              <w:t>2022</w:t>
            </w:r>
          </w:p>
          <w:p w14:paraId="2B7FAD19" w14:textId="1BF71FFD" w:rsidR="00BC32C5" w:rsidRPr="00313E74" w:rsidRDefault="00BC32C5" w:rsidP="00FE5D11">
            <w:pPr>
              <w:suppressAutoHyphens/>
              <w:jc w:val="center"/>
              <w:rPr>
                <w:strike/>
              </w:rPr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C207332" w14:textId="657CABBD" w:rsidR="00BC32C5" w:rsidRPr="00F46529" w:rsidRDefault="00BC32C5" w:rsidP="00C2597C">
            <w:pPr>
              <w:suppressAutoHyphens/>
              <w:jc w:val="both"/>
            </w:pPr>
            <w:r w:rsidRPr="00F46529">
              <w:t xml:space="preserve">В паспорте инвестиционного проекта J_stf00078 предусмотреть и детализировать мероприятия (СМР и ПНР) по модернизации ССПИ и организации двух цифровых каналов </w:t>
            </w:r>
            <w:r w:rsidRPr="00F46529">
              <w:lastRenderedPageBreak/>
              <w:t>связи для передачи телеметрической информации с ПС 110 кВ Константиновская в Северокавказское РДУ со сроком реализации в 2022 году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01A35" w14:textId="69C5A0C6" w:rsidR="00BC32C5" w:rsidRPr="00313E74" w:rsidRDefault="00BC32C5" w:rsidP="00FE5D11">
            <w:pPr>
              <w:suppressAutoHyphens/>
              <w:jc w:val="both"/>
              <w:rPr>
                <w:strike/>
              </w:rPr>
            </w:pPr>
            <w:r w:rsidRPr="00313E74">
              <w:lastRenderedPageBreak/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</w:t>
            </w:r>
            <w:r w:rsidRPr="00313E74">
              <w:lastRenderedPageBreak/>
              <w:t>электроэнергетическим режимом энергосистемы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2A4351" w14:textId="5DB5C6D0" w:rsidR="00BC32C5" w:rsidRPr="00313E74" w:rsidRDefault="00BC32C5" w:rsidP="00FE5D11">
            <w:pPr>
              <w:suppressAutoHyphens/>
              <w:jc w:val="both"/>
              <w:rPr>
                <w:strike/>
              </w:rPr>
            </w:pPr>
            <w:r w:rsidRPr="00313E74">
              <w:lastRenderedPageBreak/>
              <w:t xml:space="preserve">Программа модернизации и расширения системы сбора и передачи информации на подстанциях ПАО «МРСК Северного Кавказа» в зоне </w:t>
            </w:r>
            <w:r w:rsidRPr="00313E74">
              <w:lastRenderedPageBreak/>
              <w:t>эксплуатационной ответственности филиала ПАО «МРСК Северного Кавказа»-«Ставропольэнерго» на 2019 – 2024 годы, утвержденная директором Филиала ПАО «МРСК Северного Кавказа» – «Ставропольэнерго» И.В. Демчак 17.06.2019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6772283" w14:textId="651FC63F" w:rsidR="00BC32C5" w:rsidRPr="00313E74" w:rsidRDefault="00BC32C5" w:rsidP="00D5586C">
            <w:pPr>
              <w:suppressAutoHyphens/>
              <w:jc w:val="center"/>
            </w:pPr>
            <w:r w:rsidRPr="00313E74">
              <w:lastRenderedPageBreak/>
              <w:t>2022</w:t>
            </w:r>
          </w:p>
          <w:p w14:paraId="296528A9" w14:textId="6070E7BD" w:rsidR="00BC32C5" w:rsidRPr="00313E74" w:rsidRDefault="00BC32C5" w:rsidP="00FE5D11">
            <w:pPr>
              <w:suppressAutoHyphens/>
              <w:jc w:val="center"/>
              <w:rPr>
                <w:strike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E4F7DEC" w14:textId="77777777" w:rsidR="00BC32C5" w:rsidRPr="00313E74" w:rsidRDefault="00BC32C5" w:rsidP="00D5586C">
            <w:pPr>
              <w:suppressAutoHyphens/>
              <w:jc w:val="center"/>
            </w:pPr>
            <w:r w:rsidRPr="00313E74">
              <w:t>–</w:t>
            </w:r>
          </w:p>
          <w:p w14:paraId="28D591A5" w14:textId="63069358" w:rsidR="00BC32C5" w:rsidRPr="00313E74" w:rsidRDefault="00BC32C5" w:rsidP="00FE5D11">
            <w:pPr>
              <w:suppressAutoHyphens/>
              <w:jc w:val="center"/>
              <w:rPr>
                <w:strike/>
              </w:rPr>
            </w:pPr>
          </w:p>
        </w:tc>
      </w:tr>
      <w:tr w:rsidR="00BC32C5" w:rsidRPr="00313E74" w14:paraId="7A323AE0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8C267D6" w14:textId="77777777" w:rsidR="00BC32C5" w:rsidRPr="00313E74" w:rsidRDefault="00BC32C5" w:rsidP="00EB5DE5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81A33DC" w14:textId="1FA13B6C" w:rsidR="00BC32C5" w:rsidRPr="00313E74" w:rsidRDefault="00BC32C5" w:rsidP="00EB5DE5">
            <w:pPr>
              <w:jc w:val="both"/>
              <w:outlineLvl w:val="0"/>
            </w:pPr>
            <w:r w:rsidRPr="00313E74">
              <w:t>Модернизация системы сбора и передачи информации филиала «Ставропольэнерго» ПС 110 кВ Дружба (монтаж ВОЛС, шкафов телемеханники и телеизмерений)</w:t>
            </w:r>
          </w:p>
          <w:p w14:paraId="65166125" w14:textId="3A148A11" w:rsidR="00BC32C5" w:rsidRPr="00313E74" w:rsidRDefault="00BC32C5" w:rsidP="00EB5DE5">
            <w:pPr>
              <w:suppressAutoHyphens/>
              <w:jc w:val="both"/>
            </w:pPr>
            <w:r w:rsidRPr="00313E74">
              <w:t>(G_stf00021)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2699B191" w14:textId="342854CE" w:rsidR="00BC32C5" w:rsidRPr="00313E74" w:rsidRDefault="00BC32C5" w:rsidP="00EB5DE5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713DDB71" w14:textId="5BBDFE6C" w:rsidR="00BC32C5" w:rsidRPr="00F46529" w:rsidRDefault="00BC32C5" w:rsidP="00FD1CB9">
            <w:pPr>
              <w:suppressAutoHyphens/>
              <w:jc w:val="both"/>
            </w:pPr>
            <w:r w:rsidRPr="00F46529">
              <w:t>В паспорте инвестиционного проекта G_stf00021 предусмотреть и детализировать мероприятия (СМР и ПНР) по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связи </w:t>
            </w:r>
            <w:r w:rsidRPr="00F46529">
              <w:t>для оперативных переговоров и передачи телеметрической информации с ПС 110 кВ Дружба в Северокавказское РДУ со сроком реализации в 2021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88119" w14:textId="6BDC3251" w:rsidR="00BC32C5" w:rsidRPr="00313E74" w:rsidRDefault="00BC32C5" w:rsidP="00EB5DE5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D9072" w14:textId="06EECA47" w:rsidR="00BC32C5" w:rsidRPr="00313E74" w:rsidRDefault="00BC32C5" w:rsidP="00EB5DE5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93B42B3" w14:textId="25CC6F6D" w:rsidR="00BC32C5" w:rsidRPr="00313E74" w:rsidRDefault="00BC32C5" w:rsidP="00EB5DE5">
            <w:pPr>
              <w:suppressAutoHyphens/>
              <w:jc w:val="center"/>
            </w:pPr>
            <w:r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17AAC57" w14:textId="2CED7019" w:rsidR="00BC32C5" w:rsidRPr="00313E74" w:rsidRDefault="00BC32C5" w:rsidP="00EB5DE5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BC32C5" w:rsidRPr="00313E74" w14:paraId="60D41CEA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1357314" w14:textId="77777777" w:rsidR="00BC32C5" w:rsidRPr="00313E74" w:rsidRDefault="00BC32C5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C157C5D" w14:textId="074662F4" w:rsidR="00BC32C5" w:rsidRPr="00313E74" w:rsidRDefault="00BC32C5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III-й Подьем</w:t>
            </w:r>
          </w:p>
          <w:p w14:paraId="6A8CA01A" w14:textId="1F50C13F" w:rsidR="00BC32C5" w:rsidRPr="00313E74" w:rsidRDefault="00BC32C5" w:rsidP="002A2630">
            <w:pPr>
              <w:jc w:val="both"/>
              <w:outlineLvl w:val="0"/>
            </w:pPr>
            <w:r w:rsidRPr="00313E74">
              <w:t xml:space="preserve">(E_obj_109105_50469) 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C5053CA" w14:textId="77777777" w:rsidR="00BC32C5" w:rsidRPr="00313E74" w:rsidRDefault="00BC32C5" w:rsidP="002A2630">
            <w:pPr>
              <w:suppressAutoHyphens/>
              <w:jc w:val="center"/>
            </w:pPr>
            <w:r w:rsidRPr="00313E74">
              <w:t>2020</w:t>
            </w:r>
          </w:p>
          <w:p w14:paraId="2FE6FD7B" w14:textId="78124FF8" w:rsidR="00BC32C5" w:rsidRPr="00313E74" w:rsidRDefault="00BC32C5" w:rsidP="004024D2">
            <w:pPr>
              <w:suppressAutoHyphens/>
              <w:jc w:val="center"/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33278F2" w14:textId="02343430" w:rsidR="00BC32C5" w:rsidRPr="00F46529" w:rsidRDefault="00F46529" w:rsidP="00D50974">
            <w:pPr>
              <w:suppressAutoHyphens/>
              <w:jc w:val="both"/>
            </w:pPr>
            <w:r w:rsidRPr="00F46529">
              <w:t xml:space="preserve">В </w:t>
            </w:r>
            <w:r w:rsidR="00D50974" w:rsidRPr="00F46529">
              <w:t>паспорте инвестиционного проекта</w:t>
            </w:r>
            <w:r w:rsidR="00BC32C5" w:rsidRPr="00F46529">
              <w:t xml:space="preserve"> </w:t>
            </w:r>
            <w:r w:rsidRPr="00F46529">
              <w:t xml:space="preserve">E_obj_109105_50469 </w:t>
            </w:r>
            <w:r w:rsidR="00BC32C5" w:rsidRPr="00F46529">
              <w:t xml:space="preserve">предусмотреть и детализировать мероприятия (СМР и ПНР) по организации: </w:t>
            </w:r>
          </w:p>
          <w:p w14:paraId="07BD12D7" w14:textId="63831C9E" w:rsidR="00BC32C5" w:rsidRPr="00F46529" w:rsidRDefault="00BC32C5" w:rsidP="004024D2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цифрового канала телефонной связи со сроком реализации в августе 2020 года, в связи с невыполнением мероприятий по СМР и ПНР в 2019 год</w:t>
            </w:r>
            <w:r w:rsidR="001A07D4" w:rsidRPr="00F46529">
              <w:t>у</w:t>
            </w:r>
            <w:r w:rsidRPr="00F46529">
              <w:t>;</w:t>
            </w:r>
          </w:p>
          <w:p w14:paraId="16B34F22" w14:textId="4949F70B" w:rsidR="00BC32C5" w:rsidRPr="00F46529" w:rsidRDefault="00BC32C5" w:rsidP="004024D2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 xml:space="preserve">второго цифрового канала телефонной связи </w:t>
            </w:r>
            <w:r w:rsidR="00762704">
              <w:t xml:space="preserve">со </w:t>
            </w:r>
            <w:r w:rsidRPr="00F46529">
              <w:t>сроком реализации в 2022 год,</w:t>
            </w:r>
          </w:p>
          <w:p w14:paraId="4B973113" w14:textId="3B7A1941" w:rsidR="00BC32C5" w:rsidRPr="00F46529" w:rsidRDefault="00BC32C5" w:rsidP="000A6BAB">
            <w:pPr>
              <w:suppressAutoHyphens/>
              <w:ind w:left="-2"/>
              <w:jc w:val="both"/>
            </w:pPr>
            <w:r w:rsidRPr="00F46529">
              <w:t>для оперативных переговоров и передачи телеметрической информации с ПС 110 кВ III-й Подъем в Северокавказское РДУ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27422" w14:textId="698220C1" w:rsidR="00BC32C5" w:rsidRPr="00313E74" w:rsidRDefault="00BC32C5" w:rsidP="00BC32C5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DE1BE" w14:textId="2E05CE2B" w:rsidR="00BC32C5" w:rsidRPr="00313E74" w:rsidRDefault="00BC32C5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47A0200" w14:textId="65130F50" w:rsidR="00BC32C5" w:rsidRPr="00313E74" w:rsidRDefault="00BC32C5" w:rsidP="002A263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7ABB1E4" w14:textId="273F658D" w:rsidR="00BC32C5" w:rsidRPr="00313E74" w:rsidRDefault="00BC32C5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6E102DFC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BB2E361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0BCCAEDA" w14:textId="7B159D74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и расширение системы сбора и передачи информации на ПС 110 кВ Прикубанская филиала ПАО «МРСК Северного Кавказа»- «Ставропольэнерго»</w:t>
            </w:r>
          </w:p>
          <w:p w14:paraId="18CA0B28" w14:textId="465C9738" w:rsidR="00AC3C3E" w:rsidRPr="00313E74" w:rsidRDefault="00AC3C3E" w:rsidP="002A2630">
            <w:pPr>
              <w:jc w:val="both"/>
              <w:outlineLvl w:val="0"/>
            </w:pPr>
            <w:r w:rsidRPr="00313E74">
              <w:t>(G_stf00011).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A1ACE62" w14:textId="692217C2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EE21F53" w14:textId="609CF970" w:rsidR="00D50974" w:rsidRPr="00F46529" w:rsidRDefault="00F46529" w:rsidP="00D50974">
            <w:pPr>
              <w:suppressAutoHyphens/>
              <w:jc w:val="both"/>
            </w:pPr>
            <w:r w:rsidRPr="00F46529">
              <w:t xml:space="preserve">В </w:t>
            </w:r>
            <w:r w:rsidR="00D50974" w:rsidRPr="00F46529">
              <w:t xml:space="preserve">паспорте инвестиционного проекта </w:t>
            </w:r>
            <w:r w:rsidRPr="00F46529">
              <w:t xml:space="preserve">G_stf00011 </w:t>
            </w:r>
            <w:r w:rsidR="00D50974" w:rsidRPr="00F46529">
              <w:t xml:space="preserve">предусмотреть и детализировать мероприятия (СМР и ПНР) по организации: </w:t>
            </w:r>
          </w:p>
          <w:p w14:paraId="5BF65434" w14:textId="7AA8E75B" w:rsidR="00AC3C3E" w:rsidRPr="00F46529" w:rsidRDefault="00AC3C3E" w:rsidP="006A1C56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цифрового канала телефонной связи со сроком реализации в августе 2020 года, в связи с невыполнением мероприятий по СМР и ПНР в 2019 год</w:t>
            </w:r>
            <w:r w:rsidR="001A07D4" w:rsidRPr="00F46529">
              <w:t>у</w:t>
            </w:r>
            <w:r w:rsidRPr="00F46529">
              <w:t>;</w:t>
            </w:r>
          </w:p>
          <w:p w14:paraId="2306FB26" w14:textId="77777777" w:rsidR="009B4F19" w:rsidRPr="00F46529" w:rsidRDefault="00AC3C3E" w:rsidP="00BD442D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второго цифрового канала телефонной связи со сроком реализации в августе 2023 года,</w:t>
            </w:r>
          </w:p>
          <w:p w14:paraId="116C38B5" w14:textId="6C4994AF" w:rsidR="00AC3C3E" w:rsidRPr="00F46529" w:rsidRDefault="00AC3C3E" w:rsidP="009B4F19">
            <w:pPr>
              <w:suppressAutoHyphens/>
              <w:ind w:left="-2"/>
              <w:jc w:val="both"/>
            </w:pPr>
            <w:r w:rsidRPr="00F46529">
              <w:t>для оперативных переговоров и передачи телеметрической информации с ПС 110 кВ Прикубанская в Северокавказское РДУ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DAD4E2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6C98EA10" w14:textId="77777777" w:rsidR="00AC3C3E" w:rsidRPr="00313E74" w:rsidRDefault="00AC3C3E" w:rsidP="00F86C00">
            <w:pPr>
              <w:suppressAutoHyphens/>
              <w:jc w:val="both"/>
            </w:pPr>
            <w:r w:rsidRPr="00313E74">
              <w:t xml:space="preserve"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</w:t>
            </w:r>
            <w:r w:rsidRPr="00313E74">
              <w:lastRenderedPageBreak/>
              <w:t>диспетчерском управлении ДЦ, и увеличению времени ликвидации аварии на данных ЛЭП</w:t>
            </w:r>
          </w:p>
          <w:p w14:paraId="7FC82695" w14:textId="5346D1B9" w:rsidR="00AC3C3E" w:rsidRPr="00313E74" w:rsidRDefault="00AC3C3E" w:rsidP="00F86C0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D1020" w14:textId="6DC59499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4E067FB" w14:textId="69C6D24B" w:rsidR="00AC3C3E" w:rsidRPr="00313E74" w:rsidRDefault="00AC3C3E" w:rsidP="002A263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001BF2E" w14:textId="0B7E6AE7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198B13ED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DA83014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365EA4C" w14:textId="37A2C969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Водораздел (монтаж шкафов телемеханики и телеизмерений)</w:t>
            </w:r>
          </w:p>
          <w:p w14:paraId="0849230B" w14:textId="07DA41ED" w:rsidR="00AC3C3E" w:rsidRPr="00313E74" w:rsidRDefault="00AC3C3E" w:rsidP="002A2630">
            <w:pPr>
              <w:jc w:val="both"/>
              <w:outlineLvl w:val="0"/>
            </w:pPr>
            <w:r w:rsidRPr="00313E74">
              <w:t>(G_obj_109105_50471)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8D2242D" w14:textId="5B1FCC2E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3F69159" w14:textId="7BD8CE98" w:rsidR="00D50974" w:rsidRPr="00F46529" w:rsidRDefault="00F46529" w:rsidP="00D50974">
            <w:pPr>
              <w:suppressAutoHyphens/>
              <w:jc w:val="both"/>
            </w:pPr>
            <w:r w:rsidRPr="00F46529">
              <w:t>В</w:t>
            </w:r>
            <w:r w:rsidR="00D50974" w:rsidRPr="00F46529">
              <w:t xml:space="preserve"> паспорте инвестиционного проекта </w:t>
            </w:r>
            <w:r w:rsidRPr="00F46529">
              <w:t xml:space="preserve">G_obj_109105_50471 </w:t>
            </w:r>
            <w:r w:rsidR="00D50974" w:rsidRPr="00F46529">
              <w:t xml:space="preserve">предусмотреть и детализировать мероприятия (СМР и ПНР) по организации: </w:t>
            </w:r>
          </w:p>
          <w:p w14:paraId="47356F5F" w14:textId="4A3FDB96" w:rsidR="00AC3C3E" w:rsidRPr="00F46529" w:rsidRDefault="00AC3C3E" w:rsidP="000A6BAB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цифрового канала телефонной связи со сроком реализации в августе 2020 года, в связи с невыполнением мероприятий по СМР и ПНР в 2019 год</w:t>
            </w:r>
            <w:r w:rsidR="00791CA4" w:rsidRPr="00F46529">
              <w:t>у</w:t>
            </w:r>
            <w:r w:rsidR="001A07D4" w:rsidRPr="00F46529">
              <w:t>;</w:t>
            </w:r>
          </w:p>
          <w:p w14:paraId="267B72AF" w14:textId="2459787D" w:rsidR="00AC3C3E" w:rsidRPr="00F46529" w:rsidRDefault="00AC3C3E" w:rsidP="000A6BAB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второго цифрового канала телефонной связи со сроком реализации в августе 2021 года,</w:t>
            </w:r>
          </w:p>
          <w:p w14:paraId="30C2C19E" w14:textId="51F3202C" w:rsidR="00AC3C3E" w:rsidRPr="00F46529" w:rsidRDefault="00AC3C3E" w:rsidP="000A6BAB">
            <w:pPr>
              <w:suppressAutoHyphens/>
              <w:jc w:val="both"/>
            </w:pPr>
            <w:r w:rsidRPr="00F46529">
              <w:t xml:space="preserve">для оперативных переговоров и передачи телеметрической информации с ПС 110 кВ Водораздел в Северокавказское РДУ 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A9A33" w14:textId="52DDDE8C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A5B29" w14:textId="2061FF2D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9981C6C" w14:textId="2A62D977" w:rsidR="00AC3C3E" w:rsidRPr="00313E74" w:rsidRDefault="00AC3C3E" w:rsidP="002A263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B871DB2" w14:textId="2D3D7982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002C9EB8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78831E9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0EEF5DB6" w14:textId="3DAB4E5A" w:rsidR="00AC3C3E" w:rsidRPr="00313E74" w:rsidRDefault="00AC3C3E" w:rsidP="002A2630">
            <w:pPr>
              <w:jc w:val="both"/>
              <w:outlineLvl w:val="0"/>
            </w:pPr>
            <w:r w:rsidRPr="00313E74">
              <w:t xml:space="preserve">Модернизация системы сбора и передачи информации филиала «Ставропольэнерго» ПС 110 кВ Водораздел 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C48366C" w14:textId="77777777" w:rsidR="00AC3C3E" w:rsidRPr="00313E74" w:rsidRDefault="00AC3C3E" w:rsidP="002A2630">
            <w:pPr>
              <w:suppressAutoHyphens/>
              <w:jc w:val="center"/>
            </w:pPr>
            <w:r w:rsidRPr="00313E74">
              <w:t>–</w:t>
            </w:r>
          </w:p>
          <w:p w14:paraId="0FEACD16" w14:textId="77777777" w:rsidR="00AC3C3E" w:rsidRPr="00313E74" w:rsidRDefault="00AC3C3E" w:rsidP="002A2630">
            <w:pPr>
              <w:suppressAutoHyphens/>
              <w:jc w:val="center"/>
            </w:pP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DCA80C9" w14:textId="626D3910" w:rsidR="00AC3C3E" w:rsidRPr="00F46529" w:rsidRDefault="00AC3C3E" w:rsidP="002A2630">
            <w:pPr>
              <w:suppressAutoHyphens/>
              <w:jc w:val="both"/>
            </w:pPr>
            <w:r w:rsidRPr="00F46529">
              <w:t>В проект ИП включить мероприятия по организации второго цифрового канала телефонной связи для оперативных переговоров и передачи телеметрической информации с ПС 110 кВ Водораздел в Северокавказское РДУ со сроком реализации в 2021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B76EA" w14:textId="7F797F95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DA4F4" w14:textId="5E5010A1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23E1C74" w14:textId="2267A2EE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3D6529F" w14:textId="7CE2499E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478371D7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AA684B7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F71B865" w14:textId="31E4F549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Пригородная</w:t>
            </w:r>
          </w:p>
          <w:p w14:paraId="613E65A0" w14:textId="68BBB06A" w:rsidR="00AC3C3E" w:rsidRPr="00313E74" w:rsidRDefault="00AC3C3E" w:rsidP="002A2630">
            <w:pPr>
              <w:suppressAutoHyphens/>
              <w:jc w:val="both"/>
            </w:pPr>
            <w:r w:rsidRPr="00313E74">
              <w:t>(E_obj_109105_50470)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31CDA2C9" w14:textId="036BB56B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6316E25" w14:textId="2823D8E3" w:rsidR="00D50974" w:rsidRPr="00F46529" w:rsidRDefault="00F46529" w:rsidP="00D50974">
            <w:pPr>
              <w:suppressAutoHyphens/>
              <w:jc w:val="both"/>
            </w:pPr>
            <w:r w:rsidRPr="00F46529">
              <w:t xml:space="preserve">В </w:t>
            </w:r>
            <w:r w:rsidR="00D50974" w:rsidRPr="00F46529">
              <w:t xml:space="preserve">паспорте инвестиционного проекта </w:t>
            </w:r>
            <w:r w:rsidRPr="00F46529">
              <w:t xml:space="preserve">E_obj_109105_50470 </w:t>
            </w:r>
            <w:r w:rsidR="00D50974" w:rsidRPr="00F46529">
              <w:t xml:space="preserve">предусмотреть и детализировать мероприятия (СМР и ПНР) по организации: </w:t>
            </w:r>
          </w:p>
          <w:p w14:paraId="5A38B224" w14:textId="189EC40D" w:rsidR="00AC3C3E" w:rsidRPr="00F46529" w:rsidRDefault="00AC3C3E" w:rsidP="00C76B2F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цифрового канала телефонной связи со сроком реализации в августе 2020 года, в связи с невыполнением мероприятий по СМР и ПНР в 2019 год</w:t>
            </w:r>
            <w:r w:rsidR="00791CA4" w:rsidRPr="00F46529">
              <w:t>у</w:t>
            </w:r>
            <w:r w:rsidRPr="00F46529">
              <w:t>,</w:t>
            </w:r>
          </w:p>
          <w:p w14:paraId="4C16E71E" w14:textId="77777777" w:rsidR="00AC3C3E" w:rsidRPr="00F46529" w:rsidRDefault="00AC3C3E" w:rsidP="00C76B2F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второго цифрового канала телефонной связи со сроком реализации в августе 2021 года,</w:t>
            </w:r>
          </w:p>
          <w:p w14:paraId="38EAD5EE" w14:textId="25AD5426" w:rsidR="00AC3C3E" w:rsidRPr="00F46529" w:rsidRDefault="00AC3C3E" w:rsidP="00C76B2F">
            <w:pPr>
              <w:suppressAutoHyphens/>
              <w:jc w:val="both"/>
            </w:pPr>
            <w:r w:rsidRPr="00F46529">
              <w:t>для оперативных переговоров и передачи телеметрической информации с ПС 110 кВ Водораздел в Северокавказское РДУ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DEE4B" w14:textId="7BDB806F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4B7D21" w14:textId="634565CD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A0C1237" w14:textId="10725EF4" w:rsidR="00AC3C3E" w:rsidRPr="00313E74" w:rsidRDefault="00AC3C3E" w:rsidP="002A263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C237671" w14:textId="0EB16985" w:rsidR="00AC3C3E" w:rsidRPr="00313E74" w:rsidRDefault="00AC3C3E" w:rsidP="002A2630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696A6FA1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8EE5C7B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0B2AEEAB" w14:textId="684ECB95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Заветная</w:t>
            </w:r>
          </w:p>
          <w:p w14:paraId="1B5EB832" w14:textId="0912C674" w:rsidR="00AC3C3E" w:rsidRPr="00313E74" w:rsidRDefault="00AC3C3E" w:rsidP="002A2630">
            <w:pPr>
              <w:suppressAutoHyphens/>
              <w:jc w:val="both"/>
            </w:pPr>
            <w:r w:rsidRPr="00313E74">
              <w:t>(E_obj_109105_50474)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BCD2404" w14:textId="305409B0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B19D030" w14:textId="211D4DB9" w:rsidR="00D50974" w:rsidRPr="00F46529" w:rsidRDefault="00F46529" w:rsidP="00D50974">
            <w:pPr>
              <w:suppressAutoHyphens/>
              <w:jc w:val="both"/>
            </w:pPr>
            <w:r w:rsidRPr="00F46529">
              <w:t xml:space="preserve">В </w:t>
            </w:r>
            <w:r w:rsidR="00D50974" w:rsidRPr="00F46529">
              <w:t xml:space="preserve">паспорте инвестиционного проекта </w:t>
            </w:r>
            <w:r w:rsidRPr="00F46529">
              <w:t xml:space="preserve">E_obj_109105_50474 </w:t>
            </w:r>
            <w:r w:rsidR="00D50974" w:rsidRPr="00F46529">
              <w:t xml:space="preserve">предусмотреть и детализировать мероприятия (СМР и ПНР) по организации: </w:t>
            </w:r>
          </w:p>
          <w:p w14:paraId="5EE4E19A" w14:textId="0ED7F10C" w:rsidR="00AC3C3E" w:rsidRPr="00F46529" w:rsidRDefault="00AC3C3E" w:rsidP="00C76B2F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 xml:space="preserve">цифрового канала телефонной связи со сроком реализации в августе </w:t>
            </w:r>
            <w:r w:rsidRPr="00F46529">
              <w:lastRenderedPageBreak/>
              <w:t>2020 года, в связи с невыполнением мероприятий по СМР и ПНР в 2019 год</w:t>
            </w:r>
            <w:r w:rsidR="00791CA4" w:rsidRPr="00F46529">
              <w:t>у</w:t>
            </w:r>
            <w:r w:rsidR="00800E2E" w:rsidRPr="00F46529">
              <w:t>;</w:t>
            </w:r>
          </w:p>
          <w:p w14:paraId="0DAFC0D1" w14:textId="24FA215C" w:rsidR="00AC3C3E" w:rsidRPr="00F46529" w:rsidRDefault="00AC3C3E" w:rsidP="00C76B2F">
            <w:pPr>
              <w:pStyle w:val="af3"/>
              <w:numPr>
                <w:ilvl w:val="0"/>
                <w:numId w:val="42"/>
              </w:numPr>
              <w:suppressAutoHyphens/>
              <w:ind w:left="-2" w:firstLine="271"/>
              <w:jc w:val="both"/>
            </w:pPr>
            <w:r w:rsidRPr="00F46529">
              <w:t>второго цифрового канала телефонной связи со сроком реализации в августе 2023 года,</w:t>
            </w:r>
          </w:p>
          <w:p w14:paraId="27EB7CBB" w14:textId="2A84CCAC" w:rsidR="00AC3C3E" w:rsidRPr="00F46529" w:rsidRDefault="00AC3C3E" w:rsidP="00C76B2F">
            <w:pPr>
              <w:suppressAutoHyphens/>
              <w:jc w:val="both"/>
            </w:pPr>
            <w:r w:rsidRPr="00F46529">
              <w:t>для оперативных переговоров и передачи телеметрической информации с ПС 110 кВ Водораздел в Северокавказское РДУ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CCC28" w14:textId="35C5BD34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0D32D" w14:textId="27517E36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5424B79" w14:textId="498D6192" w:rsidR="00AC3C3E" w:rsidRPr="00313E74" w:rsidRDefault="00AC3C3E" w:rsidP="002A263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B5650E6" w14:textId="4FE4F914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3E79831E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34958DE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E344258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Междуреченская (монтаж ВОЛС, шкафов телемеханики и телеизмерений).</w:t>
            </w:r>
          </w:p>
          <w:p w14:paraId="1FE30D46" w14:textId="55E1E7C9" w:rsidR="00AC3C3E" w:rsidRPr="00313E74" w:rsidRDefault="00AC3C3E" w:rsidP="002A2630">
            <w:pPr>
              <w:suppressAutoHyphens/>
              <w:jc w:val="both"/>
            </w:pPr>
            <w:r w:rsidRPr="00313E74">
              <w:t>(G_obj_109105_50482)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6480FAFD" w14:textId="5685DE3D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3299D78" w14:textId="4233E87C" w:rsidR="00AC3C3E" w:rsidRPr="00F46529" w:rsidRDefault="00AC3C3E" w:rsidP="009C6493">
            <w:pPr>
              <w:suppressAutoHyphens/>
              <w:jc w:val="both"/>
            </w:pPr>
            <w:r w:rsidRPr="00F46529">
              <w:t xml:space="preserve">В паспорте инвестиционного проекта G_obj_109105_50482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</w:t>
            </w:r>
            <w:r w:rsidRPr="00F46529">
              <w:t>телефонной связи</w:t>
            </w:r>
            <w:r w:rsidRPr="00F46529">
              <w:rPr>
                <w:bCs/>
              </w:rPr>
              <w:t xml:space="preserve"> </w:t>
            </w:r>
            <w:r w:rsidRPr="00F46529">
              <w:t>для оперативных переговоров и передачи телеметрической информации с ПС 110 кВ Междуреченская в Северокавказское РДУ со сроком реализации в 2020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ACB1A" w14:textId="3D8AF570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E7B5D" w14:textId="023AEE1C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3EF6D3C" w14:textId="5037DDB1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33E7774" w14:textId="0A40BD26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478B83F0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3929FEB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2B245C58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Благодарная-110 (монтаж ВОЛС, шкафов телемеханики и телеизмерений).</w:t>
            </w:r>
          </w:p>
          <w:p w14:paraId="3B0DE226" w14:textId="2CF7651A" w:rsidR="00AC3C3E" w:rsidRPr="00313E74" w:rsidRDefault="00AC3C3E" w:rsidP="002A2630">
            <w:pPr>
              <w:suppressAutoHyphens/>
              <w:jc w:val="both"/>
            </w:pPr>
            <w:r w:rsidRPr="00313E74">
              <w:t>(G_obj_109105_50476)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EA9953D" w14:textId="29EE54B6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ACEF8EF" w14:textId="7D6041ED" w:rsidR="00AC3C3E" w:rsidRPr="00F46529" w:rsidRDefault="00AC3C3E" w:rsidP="009C6493">
            <w:pPr>
              <w:suppressAutoHyphens/>
              <w:jc w:val="both"/>
            </w:pPr>
            <w:r w:rsidRPr="00F46529">
              <w:t>В паспорте инвестиционного проекта G_obj_109105_50476 предусмотреть и детализировать мероприятия</w:t>
            </w:r>
            <w:r w:rsidR="0087624D" w:rsidRPr="00F46529">
              <w:t xml:space="preserve"> (СМР и ПНР)</w:t>
            </w:r>
            <w:r w:rsidRPr="00F46529">
              <w:t xml:space="preserve"> по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</w:t>
            </w:r>
            <w:r w:rsidRPr="00F46529">
              <w:t>для передачи телеметрической информации с ПС 110 кВ Благодарная-110 в Северокавказское РДУ со сроком реализации в 2020 году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BC7782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2130D65F" w14:textId="77777777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CC391" w14:textId="30302BD8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E076F56" w14:textId="4995C181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E471208" w14:textId="112D5705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66BEBC7A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E516F85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370168A" w14:textId="4DAA862D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и расширение системы сбора и передачи информации на ПС 110 кВ Восток филиала ПАО «МРСК Северного Кавказа» - «Ставропольэнерго» (монтаж шкафа ТМ).</w:t>
            </w:r>
          </w:p>
          <w:p w14:paraId="25301949" w14:textId="4E1D56B1" w:rsidR="00AC3C3E" w:rsidRPr="00313E74" w:rsidRDefault="00AC3C3E" w:rsidP="002A2630">
            <w:pPr>
              <w:suppressAutoHyphens/>
              <w:jc w:val="both"/>
            </w:pPr>
            <w:r w:rsidRPr="00313E74">
              <w:t>(G_stf00012)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146C270" w14:textId="5693A4BC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29E1003" w14:textId="70CE2EEF" w:rsidR="00AC3C3E" w:rsidRPr="00F46529" w:rsidRDefault="00AC3C3E" w:rsidP="009C6493">
            <w:pPr>
              <w:suppressAutoHyphens/>
              <w:jc w:val="both"/>
            </w:pPr>
            <w:r w:rsidRPr="00F46529">
              <w:t xml:space="preserve">В паспорте инвестиционного проекта G_stf00012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второго цифрового канала для передачи телеметрической информации с ПС 110 кВ Восток в Северокавказское РДУ со сроком реализации в 2020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92E51" w14:textId="77777777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28A20" w14:textId="2D195DAE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A09F060" w14:textId="3145CE6F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A576B5D" w14:textId="5E0D35FD" w:rsidR="00AC3C3E" w:rsidRPr="00313E74" w:rsidRDefault="00AC3C3E" w:rsidP="002A2630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7BBFE944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082E7CC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0430558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 xml:space="preserve">Модернизация и расширение системы сбора и передачи информации на ПС 110 кВ Соломенская филиала </w:t>
            </w:r>
            <w:r w:rsidRPr="00313E74">
              <w:br/>
              <w:t>ПАО «МРСК Северного Кавказа»- «Ставропольэнерго» (монтаж шкафов телемеханики и телеизмерений).</w:t>
            </w:r>
          </w:p>
          <w:p w14:paraId="190364AA" w14:textId="1630CC20" w:rsidR="00AC3C3E" w:rsidRPr="00313E74" w:rsidRDefault="00AC3C3E" w:rsidP="002A2630">
            <w:pPr>
              <w:suppressAutoHyphens/>
              <w:jc w:val="both"/>
            </w:pPr>
            <w:r w:rsidRPr="00313E74">
              <w:t>(G_stf00013)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32398249" w14:textId="6913A237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347EAA8" w14:textId="30EB812F" w:rsidR="00AC3C3E" w:rsidRPr="00F46529" w:rsidRDefault="00AC3C3E" w:rsidP="009C6493">
            <w:pPr>
              <w:suppressAutoHyphens/>
              <w:jc w:val="both"/>
            </w:pPr>
            <w:r w:rsidRPr="00F46529">
              <w:t xml:space="preserve">В паспорте инвестиционного проекта G_stf00013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второго цифрового канала для передачи телеметрической информации с ПС 110 кВ Соломенская в Северокавказское РДУ со сроком реализации в 2020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1B74" w14:textId="77777777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4049C" w14:textId="344EB68C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691BBDA" w14:textId="22AD510E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1FE0523E" w14:textId="6E0B5821" w:rsidR="00AC3C3E" w:rsidRPr="00313E74" w:rsidRDefault="00AC3C3E" w:rsidP="002A2630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58D90538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C64C041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440E638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и расширение системы сбора и передачи информации на ПС 110 кВ Полимер филиала ПАО «МРСК Северного Кавказа»- «Ставропольэнерго» (монтаж шкафов телемеханики и телеизмерений).</w:t>
            </w:r>
          </w:p>
          <w:p w14:paraId="10303C7B" w14:textId="08CCD27B" w:rsidR="00AC3C3E" w:rsidRPr="00313E74" w:rsidRDefault="00AC3C3E" w:rsidP="002A2630">
            <w:pPr>
              <w:suppressAutoHyphens/>
              <w:jc w:val="both"/>
            </w:pPr>
            <w:r w:rsidRPr="00313E74">
              <w:t>(G_stf00014)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258CFD5F" w14:textId="34B36DE2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2CE0F251" w14:textId="55C7B360" w:rsidR="00AC3C3E" w:rsidRPr="00F46529" w:rsidRDefault="00AC3C3E" w:rsidP="009C6493">
            <w:pPr>
              <w:suppressAutoHyphens/>
              <w:jc w:val="both"/>
            </w:pPr>
            <w:r w:rsidRPr="00F46529">
              <w:t xml:space="preserve">В паспорте инвестиционного проекта G_stf00014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второго цифрового канала для передачи телеметрической информации с ПС 110 кВ Полимер в Северокавказское РДУ со сроком реализации в 2020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CC7DF" w14:textId="77777777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C8391" w14:textId="714D1EB4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F600513" w14:textId="616774A8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1AF9AF8" w14:textId="58F335CF" w:rsidR="00AC3C3E" w:rsidRPr="00313E74" w:rsidRDefault="00AC3C3E" w:rsidP="002A2630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147D23C4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F098D1F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4E5F439F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Новопавловская-2.</w:t>
            </w:r>
          </w:p>
          <w:p w14:paraId="4C77AE36" w14:textId="37B214B6" w:rsidR="00AC3C3E" w:rsidRPr="00313E74" w:rsidRDefault="00AC3C3E" w:rsidP="002A2630">
            <w:pPr>
              <w:suppressAutoHyphens/>
              <w:jc w:val="both"/>
            </w:pPr>
            <w:r w:rsidRPr="00313E74">
              <w:t>(I_stf00135)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26632031" w14:textId="45D15DD0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3D6B1B8" w14:textId="693958C4" w:rsidR="00AC3C3E" w:rsidRPr="00F46529" w:rsidRDefault="00AC3C3E" w:rsidP="009C6493">
            <w:pPr>
              <w:suppressAutoHyphens/>
              <w:jc w:val="both"/>
            </w:pPr>
            <w:r w:rsidRPr="00F46529">
              <w:t xml:space="preserve">В паспорте инвестиционного проекта I_stf00135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второго цифрового канала для передачи телеметрической информации с ПС 110 кВ Новопавловская-2 в Северокавказское РДУ со сроком реализации в 2020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CC958" w14:textId="77777777" w:rsidR="00AC3C3E" w:rsidRPr="00313E74" w:rsidRDefault="00AC3C3E" w:rsidP="009C6493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50537" w14:textId="44DA038F" w:rsidR="00AC3C3E" w:rsidRPr="00313E74" w:rsidRDefault="00AC3C3E" w:rsidP="002A2630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A55FD6C" w14:textId="31198076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FE80E65" w14:textId="3A61FC7E" w:rsidR="00AC3C3E" w:rsidRPr="00313E74" w:rsidRDefault="00AC3C3E" w:rsidP="002A2630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2382D66E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FD1DF56" w14:textId="77777777" w:rsidR="00AC3C3E" w:rsidRPr="00313E74" w:rsidRDefault="00AC3C3E" w:rsidP="002A263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5C204E81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ДКС-2 (монтаж ВОЛС, шкафов телемеханики и телеизмерений).</w:t>
            </w:r>
          </w:p>
          <w:p w14:paraId="5171A482" w14:textId="5E7097CF" w:rsidR="00AC3C3E" w:rsidRPr="00313E74" w:rsidRDefault="00AC3C3E" w:rsidP="002A2630">
            <w:pPr>
              <w:suppressAutoHyphens/>
              <w:jc w:val="both"/>
            </w:pPr>
            <w:r w:rsidRPr="00313E74">
              <w:t>(G_obj_109105_50479)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FC0E6E5" w14:textId="207CBE16" w:rsidR="00AC3C3E" w:rsidRPr="00313E74" w:rsidRDefault="00AC3C3E" w:rsidP="002A2630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7666A698" w14:textId="270173B5" w:rsidR="00AC3C3E" w:rsidRPr="00F46529" w:rsidRDefault="00AC3C3E" w:rsidP="00BD442D">
            <w:pPr>
              <w:suppressAutoHyphens/>
              <w:jc w:val="both"/>
            </w:pPr>
            <w:r w:rsidRPr="00F46529">
              <w:t xml:space="preserve">В паспорте инвестиционного проекта G_obj_109105_50479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</w:t>
            </w:r>
            <w:r w:rsidRPr="00F46529">
              <w:t>телефонной связи</w:t>
            </w:r>
            <w:r w:rsidRPr="00F46529">
              <w:rPr>
                <w:bCs/>
              </w:rPr>
              <w:t xml:space="preserve"> </w:t>
            </w:r>
            <w:r w:rsidRPr="00F46529">
              <w:t>для оперативных переговоров и передачи телеметрической информации с ПС 110 кВ ДКС-2 в Северокавказское РДУ со сроком реализации в 2020 году</w:t>
            </w:r>
          </w:p>
        </w:tc>
        <w:tc>
          <w:tcPr>
            <w:tcW w:w="3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284A8" w14:textId="77777777" w:rsidR="00AC3C3E" w:rsidRPr="00313E74" w:rsidRDefault="00AC3C3E" w:rsidP="002A2630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08B33506" w14:textId="77777777" w:rsidR="00AC3C3E" w:rsidRPr="00313E74" w:rsidRDefault="00AC3C3E" w:rsidP="00D5284F">
            <w:pPr>
              <w:suppressAutoHyphens/>
              <w:jc w:val="both"/>
            </w:pPr>
            <w:r w:rsidRPr="00313E74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  <w:p w14:paraId="5B121964" w14:textId="4E6B629E" w:rsidR="00AC3C3E" w:rsidRPr="00313E74" w:rsidRDefault="00AC3C3E" w:rsidP="006B5BB7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4FB0D" w14:textId="4D4A2007" w:rsidR="00AC3C3E" w:rsidRPr="00313E74" w:rsidRDefault="00AC3C3E" w:rsidP="00637F95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D0006E1" w14:textId="57335A98" w:rsidR="00AC3C3E" w:rsidRPr="00A661FE" w:rsidRDefault="00AC3C3E" w:rsidP="002A2630">
            <w:pPr>
              <w:suppressAutoHyphens/>
              <w:jc w:val="center"/>
            </w:pPr>
            <w:r w:rsidRPr="00A661FE">
              <w:t>2020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514A175" w14:textId="68274DA9" w:rsidR="00AC3C3E" w:rsidRPr="00313E74" w:rsidRDefault="00AC3C3E" w:rsidP="002A2630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AC3C3E" w:rsidRPr="00313E74" w14:paraId="07E234FE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63F6AC68" w14:textId="77777777" w:rsidR="00AC3C3E" w:rsidRPr="00313E74" w:rsidRDefault="00AC3C3E" w:rsidP="00637F95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3221E0F" w14:textId="77777777" w:rsidR="00AC3C3E" w:rsidRPr="00313E74" w:rsidRDefault="00AC3C3E" w:rsidP="00637F95">
            <w:pPr>
              <w:suppressAutoHyphens/>
              <w:jc w:val="both"/>
            </w:pPr>
            <w:r w:rsidRPr="00313E74">
              <w:t>Модернизация системы сбора и передачи информации филиала «Ставропольэнерго» ПС 110 кВ Красная Заря (монтаж ВОЛС, шкафов телемеханики и телеизмерений).</w:t>
            </w:r>
          </w:p>
          <w:p w14:paraId="0940F105" w14:textId="7EE8097A" w:rsidR="00AC3C3E" w:rsidRPr="00313E74" w:rsidRDefault="00AC3C3E" w:rsidP="00637F95">
            <w:pPr>
              <w:suppressAutoHyphens/>
              <w:jc w:val="both"/>
            </w:pPr>
            <w:r w:rsidRPr="00313E74">
              <w:t>(G_stf00022)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B6AFB20" w14:textId="26C07A0B" w:rsidR="00AC3C3E" w:rsidRPr="00313E74" w:rsidRDefault="00AC3C3E" w:rsidP="00637F95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7230B7D7" w14:textId="5E9C0DD5" w:rsidR="00AC3C3E" w:rsidRPr="00F46529" w:rsidRDefault="00AC3C3E" w:rsidP="006B5BB7">
            <w:pPr>
              <w:suppressAutoHyphens/>
              <w:jc w:val="both"/>
            </w:pPr>
            <w:r w:rsidRPr="00F46529">
              <w:t xml:space="preserve">В паспорте инвестиционного проекта G_stf00022 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</w:t>
            </w:r>
            <w:r w:rsidRPr="00F46529">
              <w:t>телефонной</w:t>
            </w:r>
            <w:r w:rsidRPr="00F46529">
              <w:rPr>
                <w:bCs/>
              </w:rPr>
              <w:t xml:space="preserve"> связи </w:t>
            </w:r>
            <w:r w:rsidRPr="00F46529">
              <w:t>для оперативных переговоров и передачи телеметрической информации с ПС 110 кВ Красная Заря в Северокавказское РДУ со сроком реализации в 2021 году</w:t>
            </w:r>
          </w:p>
        </w:tc>
        <w:tc>
          <w:tcPr>
            <w:tcW w:w="3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99C4E" w14:textId="76B20768" w:rsidR="00AC3C3E" w:rsidRPr="00313E74" w:rsidRDefault="00AC3C3E" w:rsidP="00637F95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E3713" w14:textId="0BBF6CF5" w:rsidR="00AC3C3E" w:rsidRPr="00313E74" w:rsidRDefault="00AC3C3E" w:rsidP="00637F95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D53AC77" w14:textId="5B6645C1" w:rsidR="00AC3C3E" w:rsidRPr="00313E74" w:rsidRDefault="00AC3C3E" w:rsidP="00637F95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0E0C45E6" w14:textId="7D8ED513" w:rsidR="00AC3C3E" w:rsidRPr="00313E74" w:rsidRDefault="00AC3C3E" w:rsidP="00637F95">
            <w:pPr>
              <w:suppressAutoHyphens/>
              <w:jc w:val="center"/>
              <w:rPr>
                <w:b/>
              </w:rPr>
            </w:pPr>
            <w:r w:rsidRPr="00313E74">
              <w:rPr>
                <w:b/>
              </w:rPr>
              <w:t>–</w:t>
            </w:r>
          </w:p>
        </w:tc>
      </w:tr>
      <w:tr w:rsidR="00FD0250" w:rsidRPr="00313E74" w14:paraId="37B452B6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8EC168C" w14:textId="77777777" w:rsidR="00FD0250" w:rsidRPr="00313E74" w:rsidRDefault="00FD0250" w:rsidP="00FD0250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2429CE21" w14:textId="5A65244C" w:rsidR="00FD0250" w:rsidRPr="00313E74" w:rsidRDefault="00FD0250" w:rsidP="00FD0250">
            <w:pPr>
              <w:suppressAutoHyphens/>
              <w:jc w:val="both"/>
            </w:pPr>
            <w:r w:rsidRPr="00313E74">
              <w:t>Техническое перевооружение ПС110/35/10кВ Новая Деревня (устройство секционного выключателя с защитами ВЛ 110 кВ в том числе по Л-25 -релейной защиты с абсолютной селективностью) (F_prj_109105_11739)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2D59696" w14:textId="752E6E38" w:rsidR="00FD0250" w:rsidRPr="00313E74" w:rsidRDefault="00FD0250" w:rsidP="00FD0250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8A04E34" w14:textId="68E50D29" w:rsidR="00D8216F" w:rsidRPr="00F46529" w:rsidRDefault="00FD0250" w:rsidP="00D8216F">
            <w:pPr>
              <w:suppressAutoHyphens/>
              <w:jc w:val="both"/>
            </w:pPr>
            <w:r w:rsidRPr="00F46529">
              <w:t>В паспорте инвестиционного проекта F_prj_109105_11739</w:t>
            </w:r>
            <w:r w:rsidR="00D8216F" w:rsidRPr="00F46529">
              <w:t>:</w:t>
            </w:r>
          </w:p>
          <w:p w14:paraId="114748CB" w14:textId="23CB8F27" w:rsidR="00FD0250" w:rsidRPr="00F46529" w:rsidRDefault="00D8216F" w:rsidP="00C818E0">
            <w:pPr>
              <w:pStyle w:val="af3"/>
              <w:numPr>
                <w:ilvl w:val="0"/>
                <w:numId w:val="41"/>
              </w:numPr>
              <w:tabs>
                <w:tab w:val="left" w:pos="559"/>
              </w:tabs>
              <w:suppressAutoHyphens/>
              <w:ind w:left="0" w:firstLine="265"/>
              <w:jc w:val="both"/>
            </w:pPr>
            <w:r w:rsidRPr="00F46529">
              <w:t xml:space="preserve">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 xml:space="preserve">по </w:t>
            </w:r>
            <w:r w:rsidR="00FD0250" w:rsidRPr="00F46529">
              <w:t>устройствам РЗ и СА ВЛ 110 кВ</w:t>
            </w:r>
            <w:r w:rsidRPr="00F46529">
              <w:t>;</w:t>
            </w:r>
          </w:p>
          <w:p w14:paraId="06FEE717" w14:textId="6459C038" w:rsidR="00FD0250" w:rsidRPr="00F46529" w:rsidRDefault="00D8216F" w:rsidP="00C818E0">
            <w:pPr>
              <w:pStyle w:val="af3"/>
              <w:numPr>
                <w:ilvl w:val="0"/>
                <w:numId w:val="41"/>
              </w:numPr>
              <w:tabs>
                <w:tab w:val="left" w:pos="559"/>
              </w:tabs>
              <w:suppressAutoHyphens/>
              <w:ind w:left="0" w:firstLine="265"/>
              <w:jc w:val="both"/>
            </w:pPr>
            <w:r w:rsidRPr="00F46529">
              <w:t>у</w:t>
            </w:r>
            <w:r w:rsidR="00FD0250" w:rsidRPr="00F46529">
              <w:t xml:space="preserve">казать срок реализации мероприятия по созданию ДФЗ ВЛ 110 </w:t>
            </w:r>
            <w:r w:rsidR="00FD0250" w:rsidRPr="00F46529">
              <w:lastRenderedPageBreak/>
              <w:t>кВ Невинномысская ГРЭС – Новая Деревня (Л-25) в 2020 году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BF414B9" w14:textId="6DA3041E" w:rsidR="00FD0250" w:rsidRPr="00313E74" w:rsidRDefault="00FD0250" w:rsidP="000C025D">
            <w:pPr>
              <w:suppressAutoHyphens/>
              <w:jc w:val="both"/>
            </w:pPr>
            <w:r w:rsidRPr="00313E74">
              <w:lastRenderedPageBreak/>
              <w:t xml:space="preserve">Отсутствие полукомплекта ДФЗ ВЛ 110 кВ Невинномысская ГРЭС – Новая Деревня (Л-25) на ПС 110 кВ Новая Деревня не позволяет ввести в работу ДФЗ ВЛ 110 кВ Невинномысская ГРЭС – Новая Деревня (Л-25) (данное устройство установлено на Невинномысской ГРЭС по титулу «Невинномысская </w:t>
            </w:r>
            <w:r w:rsidRPr="00313E74">
              <w:lastRenderedPageBreak/>
              <w:t xml:space="preserve">ГРЭС. Реконструкция 10 ячеек ЗРУ-110 кВ»). 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DCC0653" w14:textId="031A239A" w:rsidR="00FD0250" w:rsidRPr="00313E74" w:rsidRDefault="009C6493" w:rsidP="009C6493">
            <w:pPr>
              <w:suppressAutoHyphens/>
              <w:jc w:val="both"/>
            </w:pPr>
            <w:r w:rsidRPr="0073355E">
              <w:lastRenderedPageBreak/>
              <w:t>П</w:t>
            </w:r>
            <w:r w:rsidR="00FD0250" w:rsidRPr="0073355E">
              <w:t>исьм</w:t>
            </w:r>
            <w:r w:rsidRPr="0073355E">
              <w:t>о</w:t>
            </w:r>
            <w:r w:rsidR="00FD0250" w:rsidRPr="0073355E">
              <w:t xml:space="preserve"> Филиала ПАО «МРСК Северного Кавказа» - «Ставропольэнерго» от 18.10.2019 №МР8/СЭФ/01/3592</w:t>
            </w:r>
            <w:r w:rsidR="00FD0250" w:rsidRPr="00313E74">
              <w:t xml:space="preserve"> 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71B8793" w14:textId="3E95CCEF" w:rsidR="00FD0250" w:rsidRPr="00313E74" w:rsidRDefault="00FD0250" w:rsidP="00FD0250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62D020B" w14:textId="14ABAD49" w:rsidR="00FD0250" w:rsidRPr="00313E74" w:rsidRDefault="00FD0250" w:rsidP="00FD0250">
            <w:pPr>
              <w:suppressAutoHyphens/>
              <w:jc w:val="center"/>
              <w:rPr>
                <w:b/>
              </w:rPr>
            </w:pPr>
            <w:r w:rsidRPr="00313E74">
              <w:t>–</w:t>
            </w:r>
          </w:p>
        </w:tc>
      </w:tr>
      <w:tr w:rsidR="00C2450D" w:rsidRPr="00313E74" w14:paraId="278E9F2B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305F1ABA" w14:textId="77777777" w:rsidR="00C2450D" w:rsidRPr="005557A9" w:rsidRDefault="00C2450D" w:rsidP="00C2450D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6834ADC" w14:textId="77777777" w:rsidR="00C2450D" w:rsidRPr="005557A9" w:rsidRDefault="00C2450D" w:rsidP="00C2450D">
            <w:pPr>
              <w:suppressAutoHyphens/>
              <w:jc w:val="both"/>
            </w:pPr>
            <w:r w:rsidRPr="005557A9">
              <w:t>Техническое перевооружение ПС 110 кВ Южная (реализация АОПО ВЛ-110 кВ Южная-Заводская (Л-130), реализация АОПО ВЛ</w:t>
            </w:r>
            <w:r w:rsidRPr="005557A9">
              <w:noBreakHyphen/>
              <w:t>110 кВ Центральная - Южная (Л</w:t>
            </w:r>
            <w:r w:rsidRPr="005557A9">
              <w:noBreakHyphen/>
              <w:t>136)</w:t>
            </w:r>
          </w:p>
          <w:p w14:paraId="4B9118D4" w14:textId="55DBB482" w:rsidR="00C2450D" w:rsidRPr="005557A9" w:rsidRDefault="00C2450D" w:rsidP="00C2450D">
            <w:pPr>
              <w:suppressAutoHyphens/>
              <w:jc w:val="both"/>
            </w:pPr>
            <w:r w:rsidRPr="005557A9">
              <w:t>(K_stf00363)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8724CE4" w14:textId="68A8D037" w:rsidR="00C2450D" w:rsidRPr="005557A9" w:rsidRDefault="00C2450D" w:rsidP="00C2450D">
            <w:pPr>
              <w:suppressAutoHyphens/>
              <w:jc w:val="center"/>
            </w:pPr>
            <w:r w:rsidRPr="005557A9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73FC926E" w14:textId="2F48CAE3" w:rsidR="00C2450D" w:rsidRPr="00F46529" w:rsidRDefault="00C2450D" w:rsidP="00C2450D">
            <w:pPr>
              <w:suppressAutoHyphens/>
              <w:jc w:val="both"/>
            </w:pPr>
            <w:r w:rsidRPr="00F46529">
              <w:t>Исключить из проекта ИП инвестиционный проект K_stf00363 в связи с отсутствием режимно-балансовых обоснований необходимости реализации мероприятия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3B8A6A5E" w14:textId="169C3870" w:rsidR="00C2450D" w:rsidRPr="005557A9" w:rsidRDefault="00C2450D" w:rsidP="00C2450D">
            <w:pPr>
              <w:suppressAutoHyphens/>
              <w:jc w:val="both"/>
            </w:pPr>
            <w:r w:rsidRPr="005557A9">
              <w:t>Риски для энергосистемы отсутствуют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481F5AE9" w14:textId="7F56FE79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75EF7069" w14:textId="6EF3EC91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DB86F31" w14:textId="7A373E84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</w:tr>
      <w:tr w:rsidR="00C2450D" w:rsidRPr="00313E74" w14:paraId="37A88894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B11CD97" w14:textId="77777777" w:rsidR="00C2450D" w:rsidRPr="005557A9" w:rsidRDefault="00C2450D" w:rsidP="00C2450D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C8BF1A3" w14:textId="77777777" w:rsidR="00C2450D" w:rsidRPr="005557A9" w:rsidRDefault="00C2450D" w:rsidP="00C2450D">
            <w:pPr>
              <w:suppressAutoHyphens/>
              <w:jc w:val="both"/>
            </w:pPr>
            <w:r w:rsidRPr="005557A9">
              <w:t>Техническое перевооружение ПС 110 кВ ДКС-2 (реализация АОПО ВЛ-110 кВ Рыздвяная – ДКС</w:t>
            </w:r>
            <w:r w:rsidRPr="005557A9">
              <w:noBreakHyphen/>
              <w:t>2 (Л-282)</w:t>
            </w:r>
          </w:p>
          <w:p w14:paraId="4508C491" w14:textId="5FC1CC56" w:rsidR="00C2450D" w:rsidRPr="005557A9" w:rsidRDefault="00C2450D" w:rsidP="00C2450D">
            <w:pPr>
              <w:suppressAutoHyphens/>
              <w:jc w:val="both"/>
            </w:pPr>
            <w:r w:rsidRPr="005557A9">
              <w:t>(K_stf00364)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7C69B6AE" w14:textId="28C8DC15" w:rsidR="00C2450D" w:rsidRPr="005557A9" w:rsidRDefault="00C2450D" w:rsidP="00C2450D">
            <w:pPr>
              <w:suppressAutoHyphens/>
              <w:jc w:val="center"/>
            </w:pPr>
            <w:r w:rsidRPr="005557A9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7E922067" w14:textId="3CAFC721" w:rsidR="00C2450D" w:rsidRPr="00F46529" w:rsidRDefault="00C2450D" w:rsidP="00C2450D">
            <w:pPr>
              <w:suppressAutoHyphens/>
              <w:jc w:val="both"/>
            </w:pPr>
            <w:r w:rsidRPr="00F46529">
              <w:t>Исключить из проекта ИП инвестиционный проект K_stf00364 в связи с отсутствием режимно-балансовых обоснований необходимости реализации мероприятия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46F1FE89" w14:textId="3E770AFD" w:rsidR="00C2450D" w:rsidRPr="005557A9" w:rsidRDefault="00C2450D" w:rsidP="00C2450D">
            <w:pPr>
              <w:suppressAutoHyphens/>
              <w:jc w:val="both"/>
            </w:pPr>
            <w:r w:rsidRPr="005557A9">
              <w:t>Риски для энергосистемы отсутствуют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4CBEB5FF" w14:textId="47EC0520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B58C483" w14:textId="63CC9735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777BD5E" w14:textId="5255B759" w:rsidR="00C2450D" w:rsidRPr="005557A9" w:rsidRDefault="00C2450D" w:rsidP="00C2450D">
            <w:pPr>
              <w:suppressAutoHyphens/>
              <w:jc w:val="center"/>
            </w:pPr>
            <w:r w:rsidRPr="005557A9">
              <w:rPr>
                <w:b/>
              </w:rPr>
              <w:t>–</w:t>
            </w:r>
          </w:p>
        </w:tc>
      </w:tr>
      <w:tr w:rsidR="00EB5DE5" w:rsidRPr="00313E74" w14:paraId="75EDADFD" w14:textId="77777777" w:rsidTr="00EB0EBD">
        <w:tc>
          <w:tcPr>
            <w:tcW w:w="2197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4A26AF2" w14:textId="3C31E4D3" w:rsidR="00EB5DE5" w:rsidRPr="00F46529" w:rsidRDefault="00EB5DE5" w:rsidP="00EB5DE5">
            <w:pPr>
              <w:suppressAutoHyphens/>
              <w:jc w:val="center"/>
            </w:pPr>
            <w:r w:rsidRPr="00F46529">
              <w:t xml:space="preserve">Энергосистема </w:t>
            </w:r>
            <w:r w:rsidR="00A805C7" w:rsidRPr="00F46529">
              <w:t>Республики Северная Осетия-Алания</w:t>
            </w:r>
          </w:p>
        </w:tc>
      </w:tr>
      <w:tr w:rsidR="000C530D" w:rsidRPr="00313E74" w14:paraId="78524727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2338D86C" w14:textId="77777777" w:rsidR="000C530D" w:rsidRPr="00313E74" w:rsidRDefault="000C530D" w:rsidP="000C530D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2B10668" w14:textId="77777777" w:rsidR="000C530D" w:rsidRPr="00313E74" w:rsidRDefault="000C530D" w:rsidP="000C530D">
            <w:pPr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>Модернизация системы сбора и передачи информации Северо-Осетинского филиала ПС 110 кВ</w:t>
            </w:r>
          </w:p>
          <w:p w14:paraId="3C4FA39D" w14:textId="77777777" w:rsidR="000C530D" w:rsidRPr="00313E74" w:rsidRDefault="000C530D" w:rsidP="000C530D">
            <w:pPr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>В-1, РП-110, Юго-Западная, Восточная, Алагир, Нузал, Зарамаг, Унал (монтаж шкафов телемеханики и телеизмерений)</w:t>
            </w:r>
          </w:p>
          <w:p w14:paraId="56D36F3D" w14:textId="5644A416" w:rsidR="000C530D" w:rsidRPr="00313E74" w:rsidRDefault="000C530D" w:rsidP="000C530D">
            <w:pPr>
              <w:jc w:val="both"/>
              <w:outlineLvl w:val="0"/>
            </w:pPr>
            <w:r w:rsidRPr="00313E74">
              <w:rPr>
                <w:color w:val="000000" w:themeColor="text1"/>
              </w:rPr>
              <w:t>(F_prj_109103_6480)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85F665C" w14:textId="2257C8F8" w:rsidR="000C530D" w:rsidRPr="00313E74" w:rsidRDefault="000C530D" w:rsidP="000C530D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4BD88DB8" w14:textId="4D520E33" w:rsidR="000C530D" w:rsidRPr="00F46529" w:rsidRDefault="000C530D" w:rsidP="00F86C00">
            <w:pPr>
              <w:jc w:val="both"/>
            </w:pPr>
            <w:r w:rsidRPr="00F46529">
              <w:t>В паспорте инвестиционного проекта F_prj_109103_6480</w:t>
            </w:r>
            <w:r w:rsidR="00F86C00" w:rsidRPr="00F46529">
              <w:t xml:space="preserve"> </w:t>
            </w:r>
            <w:r w:rsidRPr="00F46529">
              <w:t xml:space="preserve">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установке устройств ССПИ,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</w:t>
            </w:r>
            <w:r w:rsidR="00F86C00" w:rsidRPr="00F46529">
              <w:rPr>
                <w:bCs/>
              </w:rPr>
              <w:t xml:space="preserve">телефонной </w:t>
            </w:r>
            <w:r w:rsidRPr="00F46529">
              <w:rPr>
                <w:bCs/>
              </w:rPr>
              <w:t xml:space="preserve">связи </w:t>
            </w:r>
            <w:r w:rsidRPr="00F46529">
              <w:t xml:space="preserve">для </w:t>
            </w:r>
            <w:r w:rsidR="00F86C00" w:rsidRPr="00F46529">
              <w:t xml:space="preserve">оперативных переговоров и </w:t>
            </w:r>
            <w:r w:rsidRPr="00F46529">
              <w:t xml:space="preserve">передачи телеметрической информации в Северокавказское РДУ со сроком реализации </w:t>
            </w:r>
            <w:r w:rsidR="00F86C00" w:rsidRPr="00F46529">
              <w:t xml:space="preserve">в </w:t>
            </w:r>
            <w:r w:rsidRPr="00F46529">
              <w:t>август</w:t>
            </w:r>
            <w:r w:rsidR="00F86C00" w:rsidRPr="00F46529">
              <w:t>е</w:t>
            </w:r>
            <w:r w:rsidRPr="00F46529">
              <w:t xml:space="preserve"> 2020 года для следующих ПС:</w:t>
            </w:r>
          </w:p>
          <w:p w14:paraId="4DC1A921" w14:textId="0D470DE3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Владикавказ-1 (</w:t>
            </w:r>
            <w:r w:rsidR="0085027B" w:rsidRPr="00F46529">
              <w:t>в связи с невыполнением мероприятий по СМР и ПНР</w:t>
            </w:r>
            <w:r w:rsidRPr="00F46529">
              <w:t xml:space="preserve"> в 2019 году);</w:t>
            </w:r>
          </w:p>
          <w:p w14:paraId="1982364D" w14:textId="79EC7D9A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РП-110 (</w:t>
            </w:r>
            <w:r w:rsidR="0085027B" w:rsidRPr="00F46529">
              <w:t xml:space="preserve">в связи с невыполнением мероприятий по СМР и ПНР </w:t>
            </w:r>
            <w:r w:rsidRPr="00F46529">
              <w:t>в 2019 году);</w:t>
            </w:r>
          </w:p>
          <w:p w14:paraId="3369DD3F" w14:textId="009B695F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Юго-Западная (</w:t>
            </w:r>
            <w:r w:rsidR="0085027B" w:rsidRPr="00F46529">
              <w:t xml:space="preserve">в связи с невыполнением мероприятий по СМР и ПНР </w:t>
            </w:r>
            <w:r w:rsidRPr="00F46529">
              <w:t>в 2019 году);</w:t>
            </w:r>
          </w:p>
          <w:p w14:paraId="7F599958" w14:textId="77777777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Восточная;</w:t>
            </w:r>
          </w:p>
          <w:p w14:paraId="2B5CAE8B" w14:textId="77777777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Алагир;</w:t>
            </w:r>
          </w:p>
          <w:p w14:paraId="1DA0E1CA" w14:textId="77777777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Нузал;</w:t>
            </w:r>
          </w:p>
          <w:p w14:paraId="4002CD50" w14:textId="77777777" w:rsidR="000C530D" w:rsidRPr="00F46529" w:rsidRDefault="000C530D" w:rsidP="000C530D">
            <w:pPr>
              <w:pStyle w:val="af3"/>
              <w:numPr>
                <w:ilvl w:val="0"/>
                <w:numId w:val="35"/>
              </w:numPr>
              <w:ind w:left="0" w:firstLine="0"/>
              <w:jc w:val="both"/>
            </w:pPr>
            <w:r w:rsidRPr="00F46529">
              <w:t>ПС 110 кВ Унал.</w:t>
            </w:r>
          </w:p>
          <w:p w14:paraId="4EE679D0" w14:textId="468B421D" w:rsidR="000C530D" w:rsidRPr="00F46529" w:rsidRDefault="000C530D" w:rsidP="000C530D">
            <w:pPr>
              <w:jc w:val="both"/>
              <w:outlineLvl w:val="0"/>
            </w:pPr>
            <w:r w:rsidRPr="00F46529">
              <w:t>в разделе 6.1 «График реализации инвестиционного проекта» изменить срок завершения СМР и ПНР с 2015 на август 2020 года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CC788FE" w14:textId="77777777" w:rsidR="000C530D" w:rsidRPr="00313E74" w:rsidRDefault="000C530D" w:rsidP="000C530D">
            <w:pPr>
              <w:keepNext/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5E05D0B0" w14:textId="77777777" w:rsidR="00D5284F" w:rsidRPr="00313E74" w:rsidRDefault="00D5284F" w:rsidP="00D5284F">
            <w:pPr>
              <w:suppressAutoHyphens/>
              <w:jc w:val="both"/>
            </w:pPr>
            <w:r w:rsidRPr="00313E74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  <w:p w14:paraId="7ADC08B6" w14:textId="1F721AE0" w:rsidR="000C530D" w:rsidRPr="00313E74" w:rsidRDefault="000C530D" w:rsidP="000C530D">
            <w:pPr>
              <w:suppressAutoHyphens/>
              <w:jc w:val="both"/>
            </w:pP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3E7E5151" w14:textId="7D04D012" w:rsidR="000C530D" w:rsidRPr="00313E74" w:rsidRDefault="000C530D" w:rsidP="00BD442D">
            <w:pPr>
              <w:pStyle w:val="af3"/>
              <w:numPr>
                <w:ilvl w:val="0"/>
                <w:numId w:val="30"/>
              </w:numPr>
              <w:suppressAutoHyphens/>
              <w:ind w:left="0" w:firstLine="265"/>
              <w:jc w:val="both"/>
            </w:pPr>
            <w:r w:rsidRPr="00313E74"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 «МРСК Северного Кавказа» – «Севкавказэнерго» на 2019-2024 годы, утвержденной директором Филиала ПАО «МРСК Северного Кавказа» – «Севкавказэнерго» А.Т. Таболевым 18.06.2019.</w:t>
            </w:r>
          </w:p>
          <w:p w14:paraId="66471A63" w14:textId="0F025DFB" w:rsidR="000C530D" w:rsidRPr="00313E74" w:rsidRDefault="000C530D" w:rsidP="00BD442D">
            <w:pPr>
              <w:pStyle w:val="af3"/>
              <w:numPr>
                <w:ilvl w:val="0"/>
                <w:numId w:val="30"/>
              </w:numPr>
              <w:suppressAutoHyphens/>
              <w:ind w:left="0" w:firstLine="265"/>
              <w:jc w:val="both"/>
            </w:pPr>
            <w:r w:rsidRPr="00313E74">
              <w:t>Протокол Минэнерго России от 09.09.2019 № 09-1801-пр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0CC33F0" w14:textId="2CEAA25D" w:rsidR="000C530D" w:rsidRPr="00313E74" w:rsidRDefault="000C530D" w:rsidP="000C530D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44F14E36" w14:textId="4063838E" w:rsidR="000C530D" w:rsidRPr="00313E74" w:rsidRDefault="000C530D" w:rsidP="000C530D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</w:tr>
      <w:tr w:rsidR="00616764" w:rsidRPr="00313E74" w14:paraId="342918AF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15D60719" w14:textId="77777777" w:rsidR="00616764" w:rsidRPr="00313E74" w:rsidRDefault="00616764" w:rsidP="00616764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3EFAB731" w14:textId="6C11F151" w:rsidR="00616764" w:rsidRPr="00313E74" w:rsidRDefault="00616764" w:rsidP="00616764">
            <w:pPr>
              <w:suppressAutoHyphens/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 xml:space="preserve">Модернизация системы сбора и передачи информации Северо-Осетинского филиала ПС 110 кВ В-1, РП-110, Юго-Западная (монтаж шкафов </w:t>
            </w:r>
            <w:r w:rsidR="0084518B" w:rsidRPr="00313E74">
              <w:rPr>
                <w:color w:val="000000" w:themeColor="text1"/>
              </w:rPr>
              <w:t>телемеханики</w:t>
            </w:r>
            <w:r w:rsidRPr="00313E74">
              <w:rPr>
                <w:color w:val="000000" w:themeColor="text1"/>
              </w:rPr>
              <w:t xml:space="preserve"> и телеизмерений)</w:t>
            </w:r>
          </w:p>
          <w:p w14:paraId="4EDB0BA5" w14:textId="3352AF57" w:rsidR="00616764" w:rsidRPr="00313E74" w:rsidRDefault="00616764" w:rsidP="00616764">
            <w:pPr>
              <w:jc w:val="both"/>
              <w:outlineLvl w:val="0"/>
            </w:pPr>
            <w:r w:rsidRPr="00313E74">
              <w:rPr>
                <w:color w:val="000000" w:themeColor="text1"/>
              </w:rPr>
              <w:t>(J_sof72)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445A904F" w14:textId="061D5C99" w:rsidR="00616764" w:rsidRPr="00313E74" w:rsidRDefault="00616764" w:rsidP="00616764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15EF898" w14:textId="65260EB1" w:rsidR="00616764" w:rsidRPr="00F46529" w:rsidRDefault="00D5284F" w:rsidP="00BC32C5">
            <w:pPr>
              <w:keepLines/>
              <w:widowControl w:val="0"/>
              <w:jc w:val="both"/>
            </w:pPr>
            <w:r w:rsidRPr="00F46529">
              <w:t xml:space="preserve">Исключить из проекта ИП инвестиционный проект </w:t>
            </w:r>
            <w:r w:rsidRPr="00F46529">
              <w:rPr>
                <w:color w:val="000000" w:themeColor="text1"/>
              </w:rPr>
              <w:t xml:space="preserve">J_sof72 </w:t>
            </w:r>
            <w:r w:rsidRPr="00F46529">
              <w:t xml:space="preserve">в связи с наличием инвестиционного проекта </w:t>
            </w:r>
            <w:r w:rsidRPr="00F46529">
              <w:rPr>
                <w:color w:val="000000" w:themeColor="text1"/>
              </w:rPr>
              <w:t xml:space="preserve">F_prj_109103_6480, </w:t>
            </w:r>
            <w:r w:rsidR="00BC32C5" w:rsidRPr="00F46529">
              <w:rPr>
                <w:color w:val="000000" w:themeColor="text1"/>
              </w:rPr>
              <w:t>п</w:t>
            </w:r>
            <w:r w:rsidRPr="00F46529">
              <w:rPr>
                <w:color w:val="000000" w:themeColor="text1"/>
              </w:rPr>
              <w:t>редусматривающ</w:t>
            </w:r>
            <w:r w:rsidR="0085027B" w:rsidRPr="00F46529">
              <w:rPr>
                <w:color w:val="000000" w:themeColor="text1"/>
              </w:rPr>
              <w:t>его</w:t>
            </w:r>
            <w:r w:rsidRPr="00F46529">
              <w:rPr>
                <w:color w:val="000000" w:themeColor="text1"/>
              </w:rPr>
              <w:t xml:space="preserve"> выполнение мероприятий на данных объектах ПАО «Россети Северный Кавказ» 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1373CD84" w14:textId="6D16F5D9" w:rsidR="00616764" w:rsidRPr="00313E74" w:rsidRDefault="00616764" w:rsidP="00616764">
            <w:pPr>
              <w:suppressAutoHyphens/>
              <w:jc w:val="both"/>
            </w:pPr>
            <w:r w:rsidRPr="00313E74">
              <w:rPr>
                <w:color w:val="000000" w:themeColor="text1"/>
              </w:rPr>
              <w:t>Риски для энергосистемы отсутствуют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CA002D0" w14:textId="0B4A29FA" w:rsidR="00616764" w:rsidRPr="00313E74" w:rsidRDefault="00616764" w:rsidP="00D5284F">
            <w:pPr>
              <w:pStyle w:val="af3"/>
              <w:suppressAutoHyphens/>
              <w:ind w:left="265"/>
              <w:jc w:val="center"/>
            </w:pPr>
            <w:r w:rsidRPr="00313E74">
              <w:rPr>
                <w:b/>
              </w:rPr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0198D8CE" w14:textId="373903D5" w:rsidR="00616764" w:rsidRPr="00313E74" w:rsidRDefault="00616764" w:rsidP="00D5284F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FC2183F" w14:textId="2154DC12" w:rsidR="00616764" w:rsidRPr="00313E74" w:rsidRDefault="00616764" w:rsidP="00D5284F">
            <w:pPr>
              <w:suppressAutoHyphens/>
              <w:jc w:val="center"/>
            </w:pPr>
            <w:r w:rsidRPr="00313E74">
              <w:t>–</w:t>
            </w:r>
          </w:p>
        </w:tc>
      </w:tr>
      <w:tr w:rsidR="008F6B28" w:rsidRPr="00313E74" w14:paraId="6B6CA1A4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06CF7FE9" w14:textId="77777777" w:rsidR="008F6B28" w:rsidRPr="00313E74" w:rsidRDefault="008F6B28" w:rsidP="008F6B28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1B8E11E3" w14:textId="3B6A24B6" w:rsidR="008F6B28" w:rsidRPr="00313E74" w:rsidRDefault="008F6B28" w:rsidP="008F6B28">
            <w:pPr>
              <w:suppressAutoHyphens/>
              <w:jc w:val="both"/>
            </w:pPr>
            <w:r w:rsidRPr="00313E74">
              <w:t>Модернизация системы сбора и передачи информации Северо-Осетинского филиала ПС 110 кВ Восточная,</w:t>
            </w:r>
            <w:r w:rsidR="0084518B" w:rsidRPr="00313E74">
              <w:t xml:space="preserve"> </w:t>
            </w:r>
            <w:r w:rsidRPr="00313E74">
              <w:t xml:space="preserve">Алагир, Нузал, Унал (монтаж шкафов </w:t>
            </w:r>
            <w:r w:rsidR="0084518B" w:rsidRPr="00313E74">
              <w:t>телемеханики</w:t>
            </w:r>
            <w:r w:rsidRPr="00313E74">
              <w:t xml:space="preserve"> и телеизмерений)</w:t>
            </w:r>
          </w:p>
          <w:p w14:paraId="616AC457" w14:textId="3450E16C" w:rsidR="008F6B28" w:rsidRPr="00313E74" w:rsidRDefault="008F6B28" w:rsidP="008F6B28">
            <w:pPr>
              <w:jc w:val="both"/>
              <w:outlineLvl w:val="0"/>
            </w:pPr>
            <w:r w:rsidRPr="00313E74">
              <w:t>(J_sof71)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57FB2E5F" w14:textId="1DE4A94E" w:rsidR="008F6B28" w:rsidRPr="00313E74" w:rsidRDefault="008F6B28" w:rsidP="00D5284F">
            <w:pPr>
              <w:suppressAutoHyphens/>
              <w:jc w:val="center"/>
            </w:pPr>
            <w:r w:rsidRPr="00313E74">
              <w:t>2020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5A2EDA83" w14:textId="000E8A73" w:rsidR="008F6B28" w:rsidRPr="00F46529" w:rsidRDefault="00D5284F" w:rsidP="00D5284F">
            <w:pPr>
              <w:keepLines/>
              <w:widowControl w:val="0"/>
              <w:jc w:val="both"/>
            </w:pPr>
            <w:r w:rsidRPr="00F46529">
              <w:t xml:space="preserve">Исключить из проекта ИП инвестиционный проект </w:t>
            </w:r>
            <w:r w:rsidRPr="00F46529">
              <w:rPr>
                <w:color w:val="000000" w:themeColor="text1"/>
              </w:rPr>
              <w:t xml:space="preserve">J_sof71 </w:t>
            </w:r>
            <w:r w:rsidRPr="00F46529">
              <w:t xml:space="preserve">в связи с наличием инвестиционного проекта </w:t>
            </w:r>
            <w:r w:rsidRPr="00F46529">
              <w:rPr>
                <w:color w:val="000000" w:themeColor="text1"/>
              </w:rPr>
              <w:t xml:space="preserve">F_prj_109103_6480, </w:t>
            </w:r>
            <w:r w:rsidR="00BC32C5" w:rsidRPr="00F46529">
              <w:rPr>
                <w:color w:val="000000" w:themeColor="text1"/>
              </w:rPr>
              <w:t>п</w:t>
            </w:r>
            <w:r w:rsidRPr="00F46529">
              <w:rPr>
                <w:color w:val="000000" w:themeColor="text1"/>
              </w:rPr>
              <w:t>редусматривающ</w:t>
            </w:r>
            <w:r w:rsidR="0085027B" w:rsidRPr="00F46529">
              <w:rPr>
                <w:color w:val="000000" w:themeColor="text1"/>
              </w:rPr>
              <w:t>его</w:t>
            </w:r>
            <w:r w:rsidRPr="00F46529">
              <w:rPr>
                <w:color w:val="000000" w:themeColor="text1"/>
              </w:rPr>
              <w:t xml:space="preserve"> выполнение мероприятий на данных объектах ПАО «Россети Северный Кавказ» 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5281B1EC" w14:textId="24E26EE2" w:rsidR="008F6B28" w:rsidRPr="00313E74" w:rsidRDefault="008F6B28" w:rsidP="008F6B28">
            <w:pPr>
              <w:suppressAutoHyphens/>
              <w:jc w:val="both"/>
            </w:pPr>
            <w:r w:rsidRPr="00313E74">
              <w:t>Риски для энергосистемы отсутствуют</w:t>
            </w:r>
          </w:p>
        </w:tc>
        <w:tc>
          <w:tcPr>
            <w:tcW w:w="3534" w:type="dxa"/>
            <w:tcBorders>
              <w:left w:val="single" w:sz="4" w:space="0" w:color="auto"/>
              <w:right w:val="single" w:sz="4" w:space="0" w:color="auto"/>
            </w:tcBorders>
          </w:tcPr>
          <w:p w14:paraId="54939EDF" w14:textId="5994A41C" w:rsidR="008F6B28" w:rsidRPr="00313E74" w:rsidRDefault="008F6B28" w:rsidP="00D5284F">
            <w:pPr>
              <w:suppressAutoHyphens/>
              <w:jc w:val="center"/>
            </w:pPr>
            <w:r w:rsidRPr="00313E74">
              <w:rPr>
                <w:b/>
              </w:rPr>
              <w:t>–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E42BFAE" w14:textId="36689B84" w:rsidR="008F6B28" w:rsidRPr="00313E74" w:rsidRDefault="008F6B28" w:rsidP="00D5284F">
            <w:pPr>
              <w:suppressAutoHyphens/>
              <w:jc w:val="center"/>
            </w:pPr>
            <w:r w:rsidRPr="00313E74">
              <w:t>–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21C05AEB" w14:textId="6622EC85" w:rsidR="008F6B28" w:rsidRPr="00313E74" w:rsidRDefault="008F6B28" w:rsidP="00D5284F">
            <w:pPr>
              <w:suppressAutoHyphens/>
              <w:jc w:val="center"/>
            </w:pPr>
            <w:r w:rsidRPr="00313E74">
              <w:t>–</w:t>
            </w:r>
          </w:p>
        </w:tc>
      </w:tr>
      <w:tr w:rsidR="0084518B" w:rsidRPr="00313E74" w14:paraId="7A80922E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5A4D64A0" w14:textId="77777777" w:rsidR="0084518B" w:rsidRPr="00313E74" w:rsidRDefault="0084518B" w:rsidP="00D5284F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35BEDA3" w14:textId="4E097B80" w:rsidR="0084518B" w:rsidRPr="00313E74" w:rsidRDefault="0084518B" w:rsidP="00D5284F">
            <w:pPr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>Модернизация системы сбора и передачи информации Северо-Осетинского филиала на ПС 110 кВ Кармадон (монтаж шкафов телемеханики и телеизмерений).</w:t>
            </w:r>
          </w:p>
          <w:p w14:paraId="661A3839" w14:textId="28B88BD1" w:rsidR="0084518B" w:rsidRPr="00313E74" w:rsidRDefault="0084518B" w:rsidP="00D5284F">
            <w:pPr>
              <w:jc w:val="both"/>
              <w:outlineLvl w:val="0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>(G_prj_109103_49184)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16EBC457" w14:textId="7208564F" w:rsidR="0084518B" w:rsidRPr="00313E74" w:rsidRDefault="0084518B" w:rsidP="00D5284F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6A48F17A" w14:textId="77777777" w:rsidR="0084518B" w:rsidRPr="00F46529" w:rsidRDefault="0084518B" w:rsidP="00D5284F">
            <w:pPr>
              <w:jc w:val="both"/>
            </w:pPr>
            <w:r w:rsidRPr="00F46529">
              <w:t>В паспорте инвестиционного проекта G_prj_109103_49184:</w:t>
            </w:r>
          </w:p>
          <w:p w14:paraId="0B64CA23" w14:textId="5FF79F14" w:rsidR="0084518B" w:rsidRPr="00F46529" w:rsidRDefault="0084518B" w:rsidP="00D5284F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F46529">
              <w:t xml:space="preserve">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установке на ПС 110 кВ Кармадон устройства РАС, ССПИ, организации двух</w:t>
            </w:r>
            <w:r w:rsidRPr="00F46529" w:rsidDel="00794D0D">
              <w:rPr>
                <w:bCs/>
              </w:rPr>
              <w:t xml:space="preserve"> </w:t>
            </w:r>
            <w:r w:rsidRPr="00F46529">
              <w:rPr>
                <w:bCs/>
              </w:rPr>
              <w:t xml:space="preserve">цифровых каналов телефонной связи </w:t>
            </w:r>
            <w:r w:rsidRPr="00F46529">
              <w:t>для оперативных переговоров и передачи телеметрической информации с ПС 110 кВ Кармадон в Северокавказское РДУ со сроком реализации в августе 2021 года;</w:t>
            </w:r>
          </w:p>
          <w:p w14:paraId="6DD80B14" w14:textId="48E21D2B" w:rsidR="0084518B" w:rsidRPr="00F46529" w:rsidRDefault="0084518B" w:rsidP="0084518B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F46529">
              <w:t>в разделе 6.1 «График реализации инвестиционного проекта» изменить срок завершения СМР и ПНР с декабря 2021 года на август 2021 года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2CCF41B5" w14:textId="77777777" w:rsidR="0084518B" w:rsidRPr="00313E74" w:rsidRDefault="0084518B" w:rsidP="00D5284F">
            <w:pPr>
              <w:suppressAutoHyphens/>
              <w:jc w:val="both"/>
              <w:rPr>
                <w:color w:val="000000" w:themeColor="text1"/>
              </w:rPr>
            </w:pPr>
            <w:r w:rsidRPr="00313E74">
              <w:rPr>
                <w:color w:val="000000" w:themeColor="text1"/>
              </w:rPr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142DF76D" w14:textId="483745C0" w:rsidR="0084518B" w:rsidRPr="00313E74" w:rsidRDefault="0084518B" w:rsidP="0084518B">
            <w:pPr>
              <w:suppressAutoHyphens/>
              <w:jc w:val="both"/>
            </w:pPr>
            <w:r w:rsidRPr="00313E74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9DF7F" w14:textId="2585C7BA" w:rsidR="0084518B" w:rsidRPr="00313E74" w:rsidRDefault="0084518B" w:rsidP="00D5284F">
            <w:pPr>
              <w:pStyle w:val="af3"/>
              <w:suppressAutoHyphens/>
              <w:ind w:left="0"/>
              <w:jc w:val="both"/>
            </w:pPr>
            <w:r w:rsidRPr="00313E74">
              <w:t>Программа модернизации и расширения системы сбора и передачи информации на подстанциях ПАО «МРСК Северного Кавказа» в зоне эксплуатационной ответственности филиала ПАО «МРСК Северного Кавказа»-«Севкавказэнерго» на 2019-2024 гг., утвержденная и.о. директора Филиала ПАО «МРСК Северного Кавказа» – «Каббалкэнерго» Т.А. Таболовым 18.06.2019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87FEF3D" w14:textId="1C10058F" w:rsidR="0084518B" w:rsidRPr="00313E74" w:rsidRDefault="0084518B" w:rsidP="00D5284F">
            <w:pPr>
              <w:suppressAutoHyphens/>
              <w:jc w:val="center"/>
            </w:pPr>
            <w:r w:rsidRPr="00313E74">
              <w:t>2021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F09EAC6" w14:textId="2DB20396" w:rsidR="0084518B" w:rsidRPr="00313E74" w:rsidRDefault="0084518B" w:rsidP="00D5284F">
            <w:pPr>
              <w:suppressAutoHyphens/>
              <w:jc w:val="center"/>
            </w:pPr>
            <w:r w:rsidRPr="00313E74">
              <w:t>–</w:t>
            </w:r>
          </w:p>
        </w:tc>
      </w:tr>
      <w:tr w:rsidR="0084518B" w:rsidRPr="00313E74" w14:paraId="66A59CD5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48DD1AE0" w14:textId="77777777" w:rsidR="0084518B" w:rsidRPr="00313E74" w:rsidRDefault="0084518B" w:rsidP="00983637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655CE468" w14:textId="4A0660A2" w:rsidR="0084518B" w:rsidRPr="00313E74" w:rsidRDefault="0084518B" w:rsidP="00983637">
            <w:pPr>
              <w:jc w:val="both"/>
              <w:outlineLvl w:val="0"/>
            </w:pPr>
            <w:r w:rsidRPr="00313E74">
              <w:rPr>
                <w:color w:val="000000" w:themeColor="text1"/>
              </w:rPr>
              <w:t>Модернизация системы сбора и передачи информации Северо-Осетинского филиала на ПС 110 кВ Беслан (монтаж шкафов телемеханики и телеизмерений) (G_sof16)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37B34C3D" w14:textId="05F27E41" w:rsidR="0084518B" w:rsidRPr="00313E74" w:rsidRDefault="0084518B" w:rsidP="00983637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35378DBC" w14:textId="793D6321" w:rsidR="0084518B" w:rsidRPr="00F46529" w:rsidRDefault="0084518B" w:rsidP="002D5BC6">
            <w:pPr>
              <w:jc w:val="both"/>
            </w:pPr>
            <w:r w:rsidRPr="00F46529">
              <w:t>В проекте ИП необходимо изменить срок реализации инвестиционного проекта G_sof16 с 2019 на 2020 год в связи с невыполнением мероприятий по СМР и ПНР в 2019 году.</w:t>
            </w:r>
          </w:p>
          <w:p w14:paraId="2B986B1A" w14:textId="4C06A011" w:rsidR="0084518B" w:rsidRPr="00F46529" w:rsidRDefault="0084518B" w:rsidP="002D5BC6">
            <w:pPr>
              <w:jc w:val="both"/>
            </w:pPr>
            <w:r w:rsidRPr="00F46529">
              <w:t xml:space="preserve">В паспорте инвестиционного проекта G_sof16: </w:t>
            </w:r>
          </w:p>
          <w:p w14:paraId="42E24A7F" w14:textId="399EB954" w:rsidR="0084518B" w:rsidRPr="00F46529" w:rsidRDefault="0084518B" w:rsidP="0084518B">
            <w:pPr>
              <w:pStyle w:val="af3"/>
              <w:numPr>
                <w:ilvl w:val="0"/>
                <w:numId w:val="40"/>
              </w:numPr>
              <w:ind w:left="0" w:firstLine="265"/>
              <w:jc w:val="both"/>
            </w:pPr>
            <w:r w:rsidRPr="00F46529">
              <w:t xml:space="preserve">предусмотреть и детализировать мероприятия </w:t>
            </w:r>
            <w:r w:rsidR="0087624D" w:rsidRPr="00F46529">
              <w:t xml:space="preserve">(СМР и ПНР) </w:t>
            </w:r>
            <w:r w:rsidRPr="00F46529">
              <w:t>по организации передачи телеметрической информации по САОН с ПС 110 кВ Беслан в Северокавказское РДУ со сроком реализации в августе 2020 года.</w:t>
            </w:r>
          </w:p>
          <w:p w14:paraId="74808D8F" w14:textId="00FBE1AC" w:rsidR="0084518B" w:rsidRPr="00F46529" w:rsidRDefault="0084518B" w:rsidP="0084518B">
            <w:pPr>
              <w:pStyle w:val="af"/>
              <w:numPr>
                <w:ilvl w:val="0"/>
                <w:numId w:val="40"/>
              </w:numPr>
              <w:ind w:left="0" w:firstLine="265"/>
              <w:jc w:val="both"/>
            </w:pPr>
            <w:r w:rsidRPr="00F46529">
              <w:lastRenderedPageBreak/>
              <w:t>в разделе 6.1 «График реализации инвестиционного проекта» изменить срок завершения СМР и ПНР с 2018 на август 2020 года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A83EA9C" w14:textId="184BE82A" w:rsidR="0084518B" w:rsidRPr="00313E74" w:rsidRDefault="0084518B" w:rsidP="00983637">
            <w:pPr>
              <w:keepNext/>
              <w:suppressAutoHyphens/>
              <w:jc w:val="both"/>
            </w:pPr>
            <w:r w:rsidRPr="00313E74">
              <w:lastRenderedPageBreak/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02C39925" w14:textId="77777777" w:rsidR="0084518B" w:rsidRPr="00313E74" w:rsidRDefault="0084518B" w:rsidP="00983637">
            <w:pPr>
              <w:suppressAutoHyphens/>
              <w:jc w:val="both"/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6CD07" w14:textId="53DE62BD" w:rsidR="0084518B" w:rsidRPr="00313E74" w:rsidRDefault="0084518B" w:rsidP="00983637">
            <w:pPr>
              <w:pStyle w:val="af3"/>
              <w:suppressAutoHyphens/>
              <w:ind w:left="265"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F843BF1" w14:textId="0A476E20" w:rsidR="0084518B" w:rsidRPr="00313E74" w:rsidRDefault="0084518B" w:rsidP="00983637">
            <w:pPr>
              <w:suppressAutoHyphens/>
              <w:jc w:val="center"/>
            </w:pPr>
            <w:r w:rsidRPr="00313E74">
              <w:t>2019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6EFC7872" w14:textId="715869EF" w:rsidR="0084518B" w:rsidRPr="00313E74" w:rsidRDefault="0084518B" w:rsidP="00983637">
            <w:pPr>
              <w:suppressAutoHyphens/>
              <w:jc w:val="center"/>
            </w:pPr>
            <w:r w:rsidRPr="00313E74">
              <w:t>–</w:t>
            </w:r>
          </w:p>
        </w:tc>
      </w:tr>
      <w:tr w:rsidR="0084518B" w:rsidRPr="00313E74" w14:paraId="423A466B" w14:textId="77777777" w:rsidTr="00BA504D">
        <w:tc>
          <w:tcPr>
            <w:tcW w:w="550" w:type="dxa"/>
            <w:tcBorders>
              <w:left w:val="single" w:sz="4" w:space="0" w:color="auto"/>
              <w:right w:val="single" w:sz="4" w:space="0" w:color="auto"/>
            </w:tcBorders>
          </w:tcPr>
          <w:p w14:paraId="7950EF52" w14:textId="77777777" w:rsidR="0084518B" w:rsidRPr="00313E74" w:rsidRDefault="0084518B" w:rsidP="00F87B52">
            <w:pPr>
              <w:pStyle w:val="af3"/>
              <w:numPr>
                <w:ilvl w:val="0"/>
                <w:numId w:val="24"/>
              </w:numPr>
              <w:suppressAutoHyphens/>
              <w:jc w:val="both"/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14:paraId="7AA0E48B" w14:textId="16C0DF22" w:rsidR="0084518B" w:rsidRPr="00313E74" w:rsidRDefault="0084518B" w:rsidP="00F87B52">
            <w:pPr>
              <w:jc w:val="both"/>
            </w:pPr>
            <w:r w:rsidRPr="00313E74">
              <w:t>Модернизация системы сбора и передачи информации Северо-Осетинского филиала на ПС 110 кВ Мизур (монтаж шкафов телемеханики и телеизмерений).</w:t>
            </w:r>
          </w:p>
          <w:p w14:paraId="30FA0F35" w14:textId="096C9AEA" w:rsidR="0084518B" w:rsidRPr="00313E74" w:rsidRDefault="0084518B" w:rsidP="00F87B52">
            <w:pPr>
              <w:jc w:val="both"/>
              <w:outlineLvl w:val="0"/>
            </w:pPr>
            <w:r w:rsidRPr="00313E74">
              <w:t>(I_sof101)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14:paraId="042625D2" w14:textId="267FC492" w:rsidR="0084518B" w:rsidRPr="00313E74" w:rsidRDefault="0084518B" w:rsidP="00F87B52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4314" w:type="dxa"/>
            <w:tcBorders>
              <w:left w:val="single" w:sz="4" w:space="0" w:color="auto"/>
              <w:right w:val="single" w:sz="4" w:space="0" w:color="auto"/>
            </w:tcBorders>
          </w:tcPr>
          <w:p w14:paraId="0EA4EC69" w14:textId="54B821AE" w:rsidR="0084518B" w:rsidRPr="00313E74" w:rsidRDefault="0084518B" w:rsidP="00F87B52">
            <w:pPr>
              <w:jc w:val="both"/>
            </w:pPr>
            <w:r w:rsidRPr="00313E74">
              <w:t>В паспорте инвестиционного проекта G_prj_109103_49185:</w:t>
            </w:r>
          </w:p>
          <w:p w14:paraId="680E23AD" w14:textId="54BE8F35" w:rsidR="0084518B" w:rsidRPr="00F46529" w:rsidRDefault="0084518B" w:rsidP="00C818E0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313E74">
              <w:t>предусмотреть и детализировать мероприятия</w:t>
            </w:r>
            <w:r w:rsidR="0087624D">
              <w:t xml:space="preserve"> </w:t>
            </w:r>
            <w:r w:rsidR="0087624D" w:rsidRPr="00316BC9">
              <w:t>(СМР и ПНР)</w:t>
            </w:r>
            <w:r w:rsidRPr="00313E74">
              <w:t xml:space="preserve"> по установке на ПС 110 кВ Мизур ССПИ, организации двух</w:t>
            </w:r>
            <w:r w:rsidRPr="00313E74" w:rsidDel="00794D0D">
              <w:rPr>
                <w:bCs/>
              </w:rPr>
              <w:t xml:space="preserve"> </w:t>
            </w:r>
            <w:r w:rsidRPr="00313E74">
              <w:rPr>
                <w:bCs/>
              </w:rPr>
              <w:t xml:space="preserve">цифровых каналов телефонной связи </w:t>
            </w:r>
            <w:r w:rsidRPr="00313E74">
              <w:t xml:space="preserve">для оперативных переговоров и передачи </w:t>
            </w:r>
            <w:r w:rsidRPr="00F46529">
              <w:t>телеметрической информации с ПС 110 кВ Мизур в Северокавказское РДУ со сроком реализации в августе 2022 года;</w:t>
            </w:r>
          </w:p>
          <w:p w14:paraId="46859A4B" w14:textId="33165293" w:rsidR="0084518B" w:rsidRPr="00313E74" w:rsidRDefault="0084518B" w:rsidP="00C818E0">
            <w:pPr>
              <w:pStyle w:val="af3"/>
              <w:numPr>
                <w:ilvl w:val="0"/>
                <w:numId w:val="32"/>
              </w:numPr>
              <w:ind w:left="27" w:firstLine="0"/>
              <w:jc w:val="both"/>
            </w:pPr>
            <w:r w:rsidRPr="00F46529">
              <w:t>в разделе 6.1 «График реализации инвестиционного проекта» изменить срок завершения СМР и ПНР с декабря 2022 года на август 2022</w:t>
            </w:r>
            <w:r w:rsidRPr="00313E74">
              <w:t xml:space="preserve"> года</w:t>
            </w:r>
          </w:p>
        </w:tc>
        <w:tc>
          <w:tcPr>
            <w:tcW w:w="3765" w:type="dxa"/>
            <w:tcBorders>
              <w:left w:val="single" w:sz="4" w:space="0" w:color="auto"/>
              <w:right w:val="single" w:sz="4" w:space="0" w:color="auto"/>
            </w:tcBorders>
          </w:tcPr>
          <w:p w14:paraId="7CA2574D" w14:textId="77777777" w:rsidR="0084518B" w:rsidRPr="00313E74" w:rsidRDefault="0084518B" w:rsidP="00F87B52">
            <w:pPr>
              <w:suppressAutoHyphens/>
              <w:jc w:val="both"/>
            </w:pPr>
            <w:r w:rsidRPr="00313E74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0E7D0125" w14:textId="56916461" w:rsidR="0084518B" w:rsidRPr="00313E74" w:rsidRDefault="0084518B" w:rsidP="00F87B52">
            <w:pPr>
              <w:suppressAutoHyphens/>
              <w:jc w:val="both"/>
            </w:pPr>
            <w:r w:rsidRPr="00313E74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1B05F" w14:textId="0DB90815" w:rsidR="0084518B" w:rsidRPr="00313E74" w:rsidRDefault="0084518B" w:rsidP="00F87B52">
            <w:pPr>
              <w:suppressAutoHyphens/>
              <w:jc w:val="both"/>
            </w:pP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1F814BD" w14:textId="3439C2EF" w:rsidR="0084518B" w:rsidRPr="00313E74" w:rsidRDefault="0084518B" w:rsidP="00F87B52">
            <w:pPr>
              <w:suppressAutoHyphens/>
              <w:jc w:val="center"/>
            </w:pPr>
            <w:r w:rsidRPr="00313E74">
              <w:t>2022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7540639C" w14:textId="26F81348" w:rsidR="0084518B" w:rsidRPr="00313E74" w:rsidRDefault="0084518B" w:rsidP="00F87B52">
            <w:pPr>
              <w:suppressAutoHyphens/>
              <w:jc w:val="center"/>
            </w:pPr>
            <w:r w:rsidRPr="00313E74">
              <w:sym w:font="Symbol" w:char="F0BE"/>
            </w:r>
          </w:p>
        </w:tc>
      </w:tr>
    </w:tbl>
    <w:p w14:paraId="68D422A7" w14:textId="62A2911C" w:rsidR="00AD02FF" w:rsidRPr="00313E74" w:rsidRDefault="00AD02FF" w:rsidP="001407FC"/>
    <w:p w14:paraId="11A5BF3C" w14:textId="77777777" w:rsidR="001C7617" w:rsidRPr="00313E74" w:rsidRDefault="001C7617" w:rsidP="001407FC"/>
    <w:tbl>
      <w:tblPr>
        <w:tblW w:w="0" w:type="auto"/>
        <w:tblInd w:w="215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59"/>
        <w:gridCol w:w="142"/>
        <w:gridCol w:w="4677"/>
        <w:gridCol w:w="284"/>
        <w:gridCol w:w="5670"/>
      </w:tblGrid>
      <w:tr w:rsidR="00F25860" w14:paraId="2559CBE4" w14:textId="77777777" w:rsidTr="00F25860"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A00416" w14:textId="516C1830" w:rsidR="00F25860" w:rsidRPr="00313E74" w:rsidRDefault="00F25860" w:rsidP="006C6959">
            <w:pPr>
              <w:suppressAutoHyphens/>
              <w:jc w:val="center"/>
              <w:rPr>
                <w:sz w:val="28"/>
              </w:rPr>
            </w:pPr>
            <w:r w:rsidRPr="00313E74">
              <w:rPr>
                <w:sz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51C9A3F2" w14:textId="77777777" w:rsidR="00F25860" w:rsidRPr="00313E74" w:rsidRDefault="00F25860">
            <w:pPr>
              <w:suppressAutoHyphens/>
              <w:rPr>
                <w:sz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360BE" w14:textId="77777777" w:rsidR="00F25860" w:rsidRPr="00313E74" w:rsidRDefault="00F25860">
            <w:pPr>
              <w:suppressAutoHyphens/>
              <w:jc w:val="center"/>
              <w:rPr>
                <w:sz w:val="28"/>
              </w:rPr>
            </w:pPr>
          </w:p>
        </w:tc>
        <w:tc>
          <w:tcPr>
            <w:tcW w:w="284" w:type="dxa"/>
            <w:vAlign w:val="bottom"/>
          </w:tcPr>
          <w:p w14:paraId="79C32D17" w14:textId="77777777" w:rsidR="00F25860" w:rsidRPr="00313E74" w:rsidRDefault="00F25860">
            <w:pPr>
              <w:suppressAutoHyphens/>
              <w:rPr>
                <w:sz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4FA5C3EA" w14:textId="5DFF6F59" w:rsidR="00F25860" w:rsidRPr="00324A6F" w:rsidRDefault="00F25860" w:rsidP="006C6959">
            <w:pPr>
              <w:suppressAutoHyphens/>
              <w:jc w:val="center"/>
              <w:rPr>
                <w:sz w:val="28"/>
              </w:rPr>
            </w:pPr>
            <w:r w:rsidRPr="00313E74">
              <w:rPr>
                <w:sz w:val="28"/>
              </w:rPr>
              <w:t>С.А. Павлушко</w:t>
            </w:r>
          </w:p>
        </w:tc>
      </w:tr>
    </w:tbl>
    <w:p w14:paraId="652CFD8C" w14:textId="77777777" w:rsidR="00F80373" w:rsidRPr="001407FC" w:rsidRDefault="00F80373" w:rsidP="001C7617"/>
    <w:sectPr w:rsidR="00F80373" w:rsidRPr="001407FC" w:rsidSect="00862F05">
      <w:headerReference w:type="default" r:id="rId8"/>
      <w:pgSz w:w="23814" w:h="16839" w:orient="landscape" w:code="8"/>
      <w:pgMar w:top="709" w:right="708" w:bottom="567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27016" w14:textId="77777777" w:rsidR="00D6669A" w:rsidRDefault="00D6669A" w:rsidP="003D6CBA">
      <w:r>
        <w:separator/>
      </w:r>
    </w:p>
  </w:endnote>
  <w:endnote w:type="continuationSeparator" w:id="0">
    <w:p w14:paraId="35C55B18" w14:textId="77777777" w:rsidR="00D6669A" w:rsidRDefault="00D6669A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C5AEF" w14:textId="77777777" w:rsidR="00D6669A" w:rsidRDefault="00D6669A" w:rsidP="003D6CBA">
      <w:r>
        <w:separator/>
      </w:r>
    </w:p>
  </w:footnote>
  <w:footnote w:type="continuationSeparator" w:id="0">
    <w:p w14:paraId="5B4C011D" w14:textId="77777777" w:rsidR="00D6669A" w:rsidRDefault="00D6669A" w:rsidP="003D6CBA">
      <w:r>
        <w:continuationSeparator/>
      </w:r>
    </w:p>
  </w:footnote>
  <w:footnote w:id="1">
    <w:p w14:paraId="2873E878" w14:textId="66A1BCEA" w:rsidR="00A90CAE" w:rsidRPr="00770043" w:rsidRDefault="00A90CAE" w:rsidP="002A5843">
      <w:pPr>
        <w:pStyle w:val="aff7"/>
        <w:ind w:left="142" w:hanging="142"/>
        <w:rPr>
          <w:sz w:val="24"/>
        </w:rPr>
      </w:pPr>
      <w:r w:rsidRPr="00EC2F55">
        <w:rPr>
          <w:rStyle w:val="affd"/>
          <w:sz w:val="24"/>
        </w:rPr>
        <w:footnoteRef/>
      </w:r>
      <w:r w:rsidRPr="00EC2F55">
        <w:rPr>
          <w:sz w:val="24"/>
        </w:rPr>
        <w:t xml:space="preserve"> </w:t>
      </w:r>
      <w:r w:rsidRPr="002A5843">
        <w:rPr>
          <w:sz w:val="24"/>
        </w:rPr>
        <w:t>Проект Схемы и программы развития Единой энергетической системы России на 2020-2026 годы, направленный АО «СО ЕЭС» и ПАО «ФСК ЕЭС» письмом от 31.01.2020 № В32-II-3-19-991 / МА-528 в адрес Минэнерго России</w:t>
      </w:r>
      <w:r w:rsidRPr="00770043">
        <w:rPr>
          <w:sz w:val="24"/>
        </w:rPr>
        <w:t>.</w:t>
      </w:r>
    </w:p>
  </w:footnote>
  <w:footnote w:id="2">
    <w:p w14:paraId="57BD4A91" w14:textId="57ADEABD" w:rsidR="00A90CAE" w:rsidRPr="00770043" w:rsidRDefault="00A90CAE">
      <w:pPr>
        <w:pStyle w:val="aff7"/>
        <w:rPr>
          <w:sz w:val="24"/>
        </w:rPr>
      </w:pPr>
      <w:r w:rsidRPr="00770043">
        <w:rPr>
          <w:rStyle w:val="affd"/>
          <w:sz w:val="24"/>
        </w:rPr>
        <w:footnoteRef/>
      </w:r>
      <w:r w:rsidRPr="00770043">
        <w:rPr>
          <w:sz w:val="24"/>
        </w:rPr>
        <w:t xml:space="preserve"> Схема и программа развития Единой энергетической системы России на 2019</w:t>
      </w:r>
      <w:r w:rsidRPr="00770043">
        <w:rPr>
          <w:sz w:val="24"/>
          <w:lang w:eastAsia="en-US"/>
        </w:rPr>
        <w:t xml:space="preserve"> – </w:t>
      </w:r>
      <w:r w:rsidRPr="00770043">
        <w:rPr>
          <w:sz w:val="24"/>
        </w:rPr>
        <w:t>2025 годы, утвержденная приказом Минэнерго России от 28.02.2019 № 174.</w:t>
      </w:r>
    </w:p>
  </w:footnote>
  <w:footnote w:id="3">
    <w:p w14:paraId="4CD52570" w14:textId="77777777" w:rsidR="00A90CAE" w:rsidRPr="00770043" w:rsidRDefault="00A90CAE" w:rsidP="003662F2">
      <w:pPr>
        <w:pStyle w:val="aff7"/>
        <w:rPr>
          <w:sz w:val="24"/>
        </w:rPr>
      </w:pPr>
      <w:r w:rsidRPr="00770043">
        <w:rPr>
          <w:rStyle w:val="affd"/>
          <w:sz w:val="24"/>
        </w:rPr>
        <w:footnoteRef/>
      </w:r>
      <w:r w:rsidRPr="00770043">
        <w:rPr>
          <w:sz w:val="24"/>
        </w:rPr>
        <w:t xml:space="preserve"> Схема и программа развития электроэнергетики Республики Дагестан на 2021 – 2025 годы на рассмотрение и согласование в АО «СО ЕЭС» не поступала.</w:t>
      </w:r>
    </w:p>
    <w:p w14:paraId="324A89BA" w14:textId="4118E3A4" w:rsidR="00A90CAE" w:rsidRPr="00EC2F55" w:rsidRDefault="00A90CAE" w:rsidP="002A5843">
      <w:pPr>
        <w:pStyle w:val="aff7"/>
        <w:ind w:left="142"/>
        <w:rPr>
          <w:sz w:val="24"/>
        </w:rPr>
      </w:pPr>
      <w:r w:rsidRPr="00770043">
        <w:rPr>
          <w:sz w:val="24"/>
        </w:rPr>
        <w:t>Схема и программа развития электроэнергетики Республики Дагестан на 2020</w:t>
      </w:r>
      <w:r w:rsidRPr="00770043">
        <w:rPr>
          <w:sz w:val="24"/>
          <w:lang w:eastAsia="en-US"/>
        </w:rPr>
        <w:t xml:space="preserve"> – </w:t>
      </w:r>
      <w:r w:rsidRPr="00770043">
        <w:rPr>
          <w:sz w:val="24"/>
        </w:rPr>
        <w:t>2024 годы, утверждена указом Главы Республики Дагестан от 30.12.2019 № 132.</w:t>
      </w:r>
    </w:p>
    <w:p w14:paraId="66B36CCF" w14:textId="77777777" w:rsidR="00A90CAE" w:rsidRDefault="00A90CAE" w:rsidP="003662F2">
      <w:pPr>
        <w:pStyle w:val="aff7"/>
      </w:pPr>
    </w:p>
    <w:p w14:paraId="7C88B7CC" w14:textId="77777777" w:rsidR="00A90CAE" w:rsidRDefault="00A90CAE" w:rsidP="003662F2">
      <w:pPr>
        <w:pStyle w:val="aff7"/>
      </w:pPr>
    </w:p>
    <w:p w14:paraId="5F349B78" w14:textId="472C8B28" w:rsidR="00A90CAE" w:rsidRDefault="00A90CAE">
      <w:pPr>
        <w:pStyle w:val="aff7"/>
      </w:pPr>
    </w:p>
  </w:footnote>
  <w:footnote w:id="4">
    <w:p w14:paraId="3D9AABE0" w14:textId="4879479C" w:rsidR="00A90CAE" w:rsidRPr="00770043" w:rsidRDefault="00A90CAE" w:rsidP="00986339">
      <w:pPr>
        <w:pStyle w:val="aff7"/>
        <w:rPr>
          <w:sz w:val="24"/>
        </w:rPr>
      </w:pPr>
      <w:r w:rsidRPr="00770043">
        <w:rPr>
          <w:rStyle w:val="affd"/>
          <w:sz w:val="24"/>
        </w:rPr>
        <w:footnoteRef/>
      </w:r>
      <w:r w:rsidRPr="00770043">
        <w:rPr>
          <w:sz w:val="24"/>
        </w:rPr>
        <w:t xml:space="preserve"> Схема и программа развития электроэнергетики Ставропольского края на 2021-2025 годы </w:t>
      </w:r>
      <w:r w:rsidRPr="005F6F84">
        <w:rPr>
          <w:sz w:val="24"/>
        </w:rPr>
        <w:t xml:space="preserve">не </w:t>
      </w:r>
      <w:r>
        <w:rPr>
          <w:sz w:val="24"/>
        </w:rPr>
        <w:t>утверждена</w:t>
      </w:r>
      <w:r w:rsidRPr="006C2B8C">
        <w:rPr>
          <w:sz w:val="24"/>
        </w:rPr>
        <w:t>.</w:t>
      </w:r>
    </w:p>
    <w:p w14:paraId="71C07335" w14:textId="779C1C83" w:rsidR="00A90CAE" w:rsidRDefault="00A90CAE" w:rsidP="008F6126">
      <w:pPr>
        <w:pStyle w:val="aff7"/>
        <w:ind w:firstLine="142"/>
      </w:pPr>
      <w:r w:rsidRPr="00770043">
        <w:rPr>
          <w:sz w:val="24"/>
        </w:rPr>
        <w:t>Схема и программа развития электроэнергетики Ставропольского края на 2020-2024 годы, утвержденная распоряжением Губернатора Ставропольского края от 30.08.2019 № 446-р.</w:t>
      </w:r>
    </w:p>
  </w:footnote>
  <w:footnote w:id="5">
    <w:p w14:paraId="090E36DA" w14:textId="22D66B79" w:rsidR="00A90CAE" w:rsidRPr="009F4FF1" w:rsidRDefault="00A90CAE" w:rsidP="00976EDD">
      <w:pPr>
        <w:suppressAutoHyphens/>
        <w:ind w:left="360" w:firstLine="349"/>
        <w:jc w:val="both"/>
      </w:pPr>
      <w:r w:rsidRPr="000857C8">
        <w:rPr>
          <w:rStyle w:val="affd"/>
        </w:rPr>
        <w:footnoteRef/>
      </w:r>
      <w:r w:rsidRPr="000857C8">
        <w:t xml:space="preserve"> </w:t>
      </w:r>
      <w:r w:rsidRPr="009F4FF1">
        <w:t xml:space="preserve">Схема и программа развития электроэнергетики Республики Ингушетия на 2021 </w:t>
      </w:r>
      <w:r>
        <w:t>–</w:t>
      </w:r>
      <w:r w:rsidRPr="009F4FF1">
        <w:t xml:space="preserve"> 2025 годы </w:t>
      </w:r>
      <w:r w:rsidRPr="00D053A3">
        <w:t>на рассмотрение и согласование в АО «СО ЕЭС»</w:t>
      </w:r>
      <w:r w:rsidRPr="00D053A3" w:rsidDel="00507954">
        <w:t xml:space="preserve"> </w:t>
      </w:r>
      <w:r w:rsidRPr="00D053A3">
        <w:t>не поступала</w:t>
      </w:r>
      <w:r>
        <w:t>.</w:t>
      </w:r>
    </w:p>
    <w:p w14:paraId="015AFEB3" w14:textId="16E5CC90" w:rsidR="00A90CAE" w:rsidRPr="009F4FF1" w:rsidRDefault="00A90CAE" w:rsidP="00365D1E">
      <w:pPr>
        <w:suppressAutoHyphens/>
        <w:ind w:left="360" w:firstLine="491"/>
        <w:jc w:val="both"/>
      </w:pPr>
      <w:r w:rsidRPr="009F4FF1">
        <w:t xml:space="preserve">Схема и программа развития электроэнергетики Республики Ингушетия на 2020 </w:t>
      </w:r>
      <w:r>
        <w:t>–</w:t>
      </w:r>
      <w:r w:rsidRPr="009F4FF1">
        <w:t xml:space="preserve"> 2024 годы, утвержденная распоряжением Главы Республики Ингушетия от 30.04.2019 № 151-рг</w:t>
      </w:r>
      <w:r>
        <w:t>.</w:t>
      </w:r>
    </w:p>
    <w:p w14:paraId="1AE9C0AB" w14:textId="77777777" w:rsidR="00A90CAE" w:rsidRPr="000857C8" w:rsidRDefault="00A90CAE" w:rsidP="00976EDD">
      <w:pPr>
        <w:pStyle w:val="aff7"/>
        <w:rPr>
          <w:sz w:val="24"/>
        </w:rPr>
      </w:pPr>
    </w:p>
  </w:footnote>
  <w:footnote w:id="6">
    <w:p w14:paraId="2C235AD5" w14:textId="0DF5BA87" w:rsidR="00A90CAE" w:rsidRPr="000857C8" w:rsidRDefault="00A90CAE" w:rsidP="00F93347">
      <w:pPr>
        <w:suppressAutoHyphens/>
        <w:ind w:left="567" w:hanging="141"/>
        <w:jc w:val="both"/>
      </w:pPr>
      <w:r w:rsidRPr="000857C8">
        <w:rPr>
          <w:rStyle w:val="affd"/>
        </w:rPr>
        <w:footnoteRef/>
      </w:r>
      <w:r w:rsidRPr="000857C8">
        <w:t xml:space="preserve"> </w:t>
      </w:r>
      <w:r w:rsidRPr="008141BE">
        <w:t xml:space="preserve">Проект корректировки инвестиционной программы </w:t>
      </w:r>
      <w:r w:rsidRPr="00BD442D">
        <w:t>ПАО «РусГидро» на 2020</w:t>
      </w:r>
      <w:r>
        <w:t>-</w:t>
      </w:r>
      <w:r w:rsidRPr="00BD442D">
        <w:t>2029 годы и проект инвестиционной программы ПАО «РусГидро» на 2021</w:t>
      </w:r>
      <w:r>
        <w:t>-</w:t>
      </w:r>
      <w:r w:rsidRPr="00BD442D">
        <w:t>2030 годы</w:t>
      </w:r>
      <w:r w:rsidRPr="008141BE">
        <w:t xml:space="preserve">, </w:t>
      </w:r>
      <w:r w:rsidRPr="0027704B">
        <w:t>поступил</w:t>
      </w:r>
      <w:r>
        <w:t>и</w:t>
      </w:r>
      <w:r w:rsidRPr="0027704B">
        <w:t xml:space="preserve"> на рассмотрении в </w:t>
      </w:r>
      <w:r>
        <w:br/>
      </w:r>
      <w:r w:rsidRPr="0027704B">
        <w:t>АО «СО ЕЭС»</w:t>
      </w:r>
      <w:r>
        <w:t xml:space="preserve"> с </w:t>
      </w:r>
      <w:r w:rsidRPr="008141BE">
        <w:t xml:space="preserve">уведомлением Минэнерго России от </w:t>
      </w:r>
      <w:r>
        <w:t>20</w:t>
      </w:r>
      <w:r w:rsidRPr="008141BE">
        <w:t>.04.2020 № 09-</w:t>
      </w:r>
      <w:r w:rsidRPr="00BD442D">
        <w:t>1255</w:t>
      </w:r>
      <w:r w:rsidRPr="008141B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8770655"/>
      <w:docPartObj>
        <w:docPartGallery w:val="Page Numbers (Top of Page)"/>
        <w:docPartUnique/>
      </w:docPartObj>
    </w:sdtPr>
    <w:sdtEndPr/>
    <w:sdtContent>
      <w:p w14:paraId="5809008C" w14:textId="5E8FF479" w:rsidR="00A90CAE" w:rsidRDefault="00A90CAE">
        <w:pPr>
          <w:pStyle w:val="af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C66DFEF" w14:textId="77777777" w:rsidR="00A90CAE" w:rsidRDefault="00A90CAE" w:rsidP="00377CAD">
    <w:pPr>
      <w:pStyle w:val="afc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4852CAF0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BEF1437"/>
    <w:multiLevelType w:val="hybridMultilevel"/>
    <w:tmpl w:val="7A2C7D14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3D308C"/>
    <w:multiLevelType w:val="hybridMultilevel"/>
    <w:tmpl w:val="4192D332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F2690"/>
    <w:multiLevelType w:val="hybridMultilevel"/>
    <w:tmpl w:val="1BF254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7A1206"/>
    <w:multiLevelType w:val="hybridMultilevel"/>
    <w:tmpl w:val="76E23D60"/>
    <w:lvl w:ilvl="0" w:tplc="0CCE7CA4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F64195"/>
    <w:multiLevelType w:val="hybridMultilevel"/>
    <w:tmpl w:val="3FB4475C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EB7711"/>
    <w:multiLevelType w:val="hybridMultilevel"/>
    <w:tmpl w:val="34A87EFA"/>
    <w:lvl w:ilvl="0" w:tplc="CF10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541237"/>
    <w:multiLevelType w:val="hybridMultilevel"/>
    <w:tmpl w:val="60922C06"/>
    <w:lvl w:ilvl="0" w:tplc="0419000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1" w15:restartNumberingAfterBreak="0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37511"/>
    <w:multiLevelType w:val="hybridMultilevel"/>
    <w:tmpl w:val="B7A00766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3" w15:restartNumberingAfterBreak="0">
    <w:nsid w:val="29EE5860"/>
    <w:multiLevelType w:val="hybridMultilevel"/>
    <w:tmpl w:val="02086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74228A"/>
    <w:multiLevelType w:val="hybridMultilevel"/>
    <w:tmpl w:val="7646E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897D0B"/>
    <w:multiLevelType w:val="hybridMultilevel"/>
    <w:tmpl w:val="D188FA9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B50D09"/>
    <w:multiLevelType w:val="hybridMultilevel"/>
    <w:tmpl w:val="909C2C7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735B44"/>
    <w:multiLevelType w:val="hybridMultilevel"/>
    <w:tmpl w:val="DF0EA942"/>
    <w:lvl w:ilvl="0" w:tplc="451EEFE0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56D37E8"/>
    <w:multiLevelType w:val="hybridMultilevel"/>
    <w:tmpl w:val="A4909606"/>
    <w:lvl w:ilvl="0" w:tplc="CF10373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 w15:restartNumberingAfterBreak="0">
    <w:nsid w:val="46DE7463"/>
    <w:multiLevelType w:val="hybridMultilevel"/>
    <w:tmpl w:val="9EDC055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27653E"/>
    <w:multiLevelType w:val="hybridMultilevel"/>
    <w:tmpl w:val="D5908E3C"/>
    <w:lvl w:ilvl="0" w:tplc="3D403BA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94C16"/>
    <w:multiLevelType w:val="hybridMultilevel"/>
    <w:tmpl w:val="48043FF0"/>
    <w:lvl w:ilvl="0" w:tplc="CF10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0437D"/>
    <w:multiLevelType w:val="hybridMultilevel"/>
    <w:tmpl w:val="AC06DE9E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0A171F"/>
    <w:multiLevelType w:val="hybridMultilevel"/>
    <w:tmpl w:val="4A4EFA04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0C48DF"/>
    <w:multiLevelType w:val="hybridMultilevel"/>
    <w:tmpl w:val="8CFE7F98"/>
    <w:lvl w:ilvl="0" w:tplc="CF10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5D58EF"/>
    <w:multiLevelType w:val="hybridMultilevel"/>
    <w:tmpl w:val="B5CCFE42"/>
    <w:lvl w:ilvl="0" w:tplc="452AF092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9"/>
  </w:num>
  <w:num w:numId="3">
    <w:abstractNumId w:val="7"/>
  </w:num>
  <w:num w:numId="4">
    <w:abstractNumId w:val="42"/>
  </w:num>
  <w:num w:numId="5">
    <w:abstractNumId w:val="32"/>
  </w:num>
  <w:num w:numId="6">
    <w:abstractNumId w:val="8"/>
  </w:num>
  <w:num w:numId="7">
    <w:abstractNumId w:val="29"/>
  </w:num>
  <w:num w:numId="8">
    <w:abstractNumId w:val="37"/>
  </w:num>
  <w:num w:numId="9">
    <w:abstractNumId w:val="4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40"/>
  </w:num>
  <w:num w:numId="18">
    <w:abstractNumId w:val="14"/>
  </w:num>
  <w:num w:numId="19">
    <w:abstractNumId w:val="12"/>
  </w:num>
  <w:num w:numId="20">
    <w:abstractNumId w:val="21"/>
  </w:num>
  <w:num w:numId="21">
    <w:abstractNumId w:val="10"/>
  </w:num>
  <w:num w:numId="22">
    <w:abstractNumId w:val="9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6"/>
  </w:num>
  <w:num w:numId="26">
    <w:abstractNumId w:val="13"/>
  </w:num>
  <w:num w:numId="27">
    <w:abstractNumId w:val="15"/>
  </w:num>
  <w:num w:numId="28">
    <w:abstractNumId w:val="27"/>
  </w:num>
  <w:num w:numId="29">
    <w:abstractNumId w:val="34"/>
  </w:num>
  <w:num w:numId="30">
    <w:abstractNumId w:val="23"/>
  </w:num>
  <w:num w:numId="31">
    <w:abstractNumId w:val="26"/>
  </w:num>
  <w:num w:numId="32">
    <w:abstractNumId w:val="28"/>
  </w:num>
  <w:num w:numId="33">
    <w:abstractNumId w:val="18"/>
  </w:num>
  <w:num w:numId="34">
    <w:abstractNumId w:val="31"/>
  </w:num>
  <w:num w:numId="35">
    <w:abstractNumId w:val="22"/>
  </w:num>
  <w:num w:numId="36">
    <w:abstractNumId w:val="35"/>
  </w:num>
  <w:num w:numId="37">
    <w:abstractNumId w:val="30"/>
  </w:num>
  <w:num w:numId="38">
    <w:abstractNumId w:val="24"/>
  </w:num>
  <w:num w:numId="39">
    <w:abstractNumId w:val="20"/>
  </w:num>
  <w:num w:numId="40">
    <w:abstractNumId w:val="36"/>
  </w:num>
  <w:num w:numId="41">
    <w:abstractNumId w:val="19"/>
  </w:num>
  <w:num w:numId="42">
    <w:abstractNumId w:val="33"/>
  </w:num>
  <w:num w:numId="43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Formatting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59"/>
    <w:rsid w:val="00000FF2"/>
    <w:rsid w:val="00001E66"/>
    <w:rsid w:val="00002E14"/>
    <w:rsid w:val="0000796B"/>
    <w:rsid w:val="00007B02"/>
    <w:rsid w:val="00010648"/>
    <w:rsid w:val="00010B0E"/>
    <w:rsid w:val="00010DE9"/>
    <w:rsid w:val="000126A0"/>
    <w:rsid w:val="00012E70"/>
    <w:rsid w:val="00013D66"/>
    <w:rsid w:val="000213F5"/>
    <w:rsid w:val="00022ACB"/>
    <w:rsid w:val="00024199"/>
    <w:rsid w:val="00025496"/>
    <w:rsid w:val="00026F58"/>
    <w:rsid w:val="00030EDF"/>
    <w:rsid w:val="000322E5"/>
    <w:rsid w:val="0003262D"/>
    <w:rsid w:val="00033AF2"/>
    <w:rsid w:val="0003443A"/>
    <w:rsid w:val="000353BF"/>
    <w:rsid w:val="000356EF"/>
    <w:rsid w:val="0003579D"/>
    <w:rsid w:val="00036A36"/>
    <w:rsid w:val="00036E59"/>
    <w:rsid w:val="00037485"/>
    <w:rsid w:val="00037BDC"/>
    <w:rsid w:val="0004006B"/>
    <w:rsid w:val="0004093A"/>
    <w:rsid w:val="000435B1"/>
    <w:rsid w:val="00044D79"/>
    <w:rsid w:val="000454BF"/>
    <w:rsid w:val="0004656A"/>
    <w:rsid w:val="000533AB"/>
    <w:rsid w:val="0005398A"/>
    <w:rsid w:val="00054405"/>
    <w:rsid w:val="000547DA"/>
    <w:rsid w:val="00054FFC"/>
    <w:rsid w:val="000563DA"/>
    <w:rsid w:val="0006021E"/>
    <w:rsid w:val="00061457"/>
    <w:rsid w:val="00061728"/>
    <w:rsid w:val="00061A97"/>
    <w:rsid w:val="00064B27"/>
    <w:rsid w:val="00065ABC"/>
    <w:rsid w:val="0007421B"/>
    <w:rsid w:val="00074F93"/>
    <w:rsid w:val="000751BC"/>
    <w:rsid w:val="000758B9"/>
    <w:rsid w:val="00076763"/>
    <w:rsid w:val="00077E4B"/>
    <w:rsid w:val="000813F3"/>
    <w:rsid w:val="000816A5"/>
    <w:rsid w:val="000857C8"/>
    <w:rsid w:val="000871FF"/>
    <w:rsid w:val="000919F8"/>
    <w:rsid w:val="00091AA9"/>
    <w:rsid w:val="00092291"/>
    <w:rsid w:val="00095CCD"/>
    <w:rsid w:val="000969DD"/>
    <w:rsid w:val="00096C53"/>
    <w:rsid w:val="000A2876"/>
    <w:rsid w:val="000A32D5"/>
    <w:rsid w:val="000A35B2"/>
    <w:rsid w:val="000A3C3E"/>
    <w:rsid w:val="000A4AA1"/>
    <w:rsid w:val="000A5658"/>
    <w:rsid w:val="000A6323"/>
    <w:rsid w:val="000A6496"/>
    <w:rsid w:val="000A6BAB"/>
    <w:rsid w:val="000A7C06"/>
    <w:rsid w:val="000B0073"/>
    <w:rsid w:val="000B058C"/>
    <w:rsid w:val="000B23F4"/>
    <w:rsid w:val="000B4761"/>
    <w:rsid w:val="000B54A1"/>
    <w:rsid w:val="000B6BF4"/>
    <w:rsid w:val="000C025D"/>
    <w:rsid w:val="000C2ABE"/>
    <w:rsid w:val="000C2C4D"/>
    <w:rsid w:val="000C530D"/>
    <w:rsid w:val="000C56E4"/>
    <w:rsid w:val="000D0F15"/>
    <w:rsid w:val="000D2E59"/>
    <w:rsid w:val="000D2E89"/>
    <w:rsid w:val="000D4726"/>
    <w:rsid w:val="000D5125"/>
    <w:rsid w:val="000D6FDE"/>
    <w:rsid w:val="000E056C"/>
    <w:rsid w:val="000E06B9"/>
    <w:rsid w:val="000E1015"/>
    <w:rsid w:val="000E1390"/>
    <w:rsid w:val="000E3784"/>
    <w:rsid w:val="000E6DDA"/>
    <w:rsid w:val="000E76EE"/>
    <w:rsid w:val="000F12D0"/>
    <w:rsid w:val="000F1E5F"/>
    <w:rsid w:val="000F2CF4"/>
    <w:rsid w:val="000F35A7"/>
    <w:rsid w:val="000F3D36"/>
    <w:rsid w:val="000F7E50"/>
    <w:rsid w:val="001005F5"/>
    <w:rsid w:val="00100C66"/>
    <w:rsid w:val="00105417"/>
    <w:rsid w:val="00105B58"/>
    <w:rsid w:val="00111008"/>
    <w:rsid w:val="00113BC2"/>
    <w:rsid w:val="001140D0"/>
    <w:rsid w:val="001148D7"/>
    <w:rsid w:val="00114E7E"/>
    <w:rsid w:val="00116867"/>
    <w:rsid w:val="001171BC"/>
    <w:rsid w:val="00120219"/>
    <w:rsid w:val="00121446"/>
    <w:rsid w:val="001246CB"/>
    <w:rsid w:val="001257C5"/>
    <w:rsid w:val="00127E8F"/>
    <w:rsid w:val="00130027"/>
    <w:rsid w:val="001306CD"/>
    <w:rsid w:val="00130F67"/>
    <w:rsid w:val="001319DE"/>
    <w:rsid w:val="00132D35"/>
    <w:rsid w:val="0013608D"/>
    <w:rsid w:val="001366B7"/>
    <w:rsid w:val="0013797A"/>
    <w:rsid w:val="001407FC"/>
    <w:rsid w:val="00144078"/>
    <w:rsid w:val="00144752"/>
    <w:rsid w:val="00147222"/>
    <w:rsid w:val="00147E55"/>
    <w:rsid w:val="001516F3"/>
    <w:rsid w:val="00151AE1"/>
    <w:rsid w:val="00152C19"/>
    <w:rsid w:val="00153D4B"/>
    <w:rsid w:val="00154E1E"/>
    <w:rsid w:val="00156AA1"/>
    <w:rsid w:val="0015765B"/>
    <w:rsid w:val="00161B4A"/>
    <w:rsid w:val="001624E8"/>
    <w:rsid w:val="00163AA1"/>
    <w:rsid w:val="00163D53"/>
    <w:rsid w:val="00164C0F"/>
    <w:rsid w:val="001650DE"/>
    <w:rsid w:val="001653F2"/>
    <w:rsid w:val="00166124"/>
    <w:rsid w:val="00166FA3"/>
    <w:rsid w:val="00167359"/>
    <w:rsid w:val="00167F56"/>
    <w:rsid w:val="00170EDE"/>
    <w:rsid w:val="00170FCF"/>
    <w:rsid w:val="001748B9"/>
    <w:rsid w:val="001753D2"/>
    <w:rsid w:val="0017694E"/>
    <w:rsid w:val="001802F6"/>
    <w:rsid w:val="00180B25"/>
    <w:rsid w:val="0018143D"/>
    <w:rsid w:val="0018405F"/>
    <w:rsid w:val="00184CD4"/>
    <w:rsid w:val="001876C5"/>
    <w:rsid w:val="00187C91"/>
    <w:rsid w:val="00193601"/>
    <w:rsid w:val="001950B9"/>
    <w:rsid w:val="001967E0"/>
    <w:rsid w:val="00196976"/>
    <w:rsid w:val="001A07D4"/>
    <w:rsid w:val="001A0E4B"/>
    <w:rsid w:val="001A1BE0"/>
    <w:rsid w:val="001A2BF7"/>
    <w:rsid w:val="001A6929"/>
    <w:rsid w:val="001A6B7F"/>
    <w:rsid w:val="001A6F20"/>
    <w:rsid w:val="001A7090"/>
    <w:rsid w:val="001B05AC"/>
    <w:rsid w:val="001B2F36"/>
    <w:rsid w:val="001B4F11"/>
    <w:rsid w:val="001B65C1"/>
    <w:rsid w:val="001B698F"/>
    <w:rsid w:val="001B7EE7"/>
    <w:rsid w:val="001C1160"/>
    <w:rsid w:val="001C143B"/>
    <w:rsid w:val="001C1C28"/>
    <w:rsid w:val="001C2C0A"/>
    <w:rsid w:val="001C4ACB"/>
    <w:rsid w:val="001C54D4"/>
    <w:rsid w:val="001C7617"/>
    <w:rsid w:val="001D0E79"/>
    <w:rsid w:val="001D14B0"/>
    <w:rsid w:val="001D1AE3"/>
    <w:rsid w:val="001D3DA2"/>
    <w:rsid w:val="001D47DA"/>
    <w:rsid w:val="001D4EC6"/>
    <w:rsid w:val="001D5ED7"/>
    <w:rsid w:val="001D6D41"/>
    <w:rsid w:val="001E3322"/>
    <w:rsid w:val="001E670E"/>
    <w:rsid w:val="001F004A"/>
    <w:rsid w:val="001F05F0"/>
    <w:rsid w:val="001F0EAC"/>
    <w:rsid w:val="001F183B"/>
    <w:rsid w:val="001F1888"/>
    <w:rsid w:val="001F2A08"/>
    <w:rsid w:val="001F3E5F"/>
    <w:rsid w:val="001F3EB5"/>
    <w:rsid w:val="001F4A4C"/>
    <w:rsid w:val="001F5CED"/>
    <w:rsid w:val="001F730D"/>
    <w:rsid w:val="0020103C"/>
    <w:rsid w:val="00201D28"/>
    <w:rsid w:val="002046EC"/>
    <w:rsid w:val="00205E6E"/>
    <w:rsid w:val="00206B00"/>
    <w:rsid w:val="002106FA"/>
    <w:rsid w:val="00211F79"/>
    <w:rsid w:val="0021304D"/>
    <w:rsid w:val="002144D4"/>
    <w:rsid w:val="002146A8"/>
    <w:rsid w:val="00214FC9"/>
    <w:rsid w:val="00215DA2"/>
    <w:rsid w:val="002213EA"/>
    <w:rsid w:val="00222A51"/>
    <w:rsid w:val="00225C04"/>
    <w:rsid w:val="002268EC"/>
    <w:rsid w:val="002276F1"/>
    <w:rsid w:val="00227802"/>
    <w:rsid w:val="002279E6"/>
    <w:rsid w:val="00233C53"/>
    <w:rsid w:val="00234C77"/>
    <w:rsid w:val="00241D68"/>
    <w:rsid w:val="0024259B"/>
    <w:rsid w:val="00242CCC"/>
    <w:rsid w:val="00243D51"/>
    <w:rsid w:val="00244EFD"/>
    <w:rsid w:val="00245C1E"/>
    <w:rsid w:val="00246858"/>
    <w:rsid w:val="00246865"/>
    <w:rsid w:val="002472DC"/>
    <w:rsid w:val="002477D1"/>
    <w:rsid w:val="0025086F"/>
    <w:rsid w:val="002544D0"/>
    <w:rsid w:val="00257396"/>
    <w:rsid w:val="00257ACD"/>
    <w:rsid w:val="002607B0"/>
    <w:rsid w:val="00260AFE"/>
    <w:rsid w:val="0026245D"/>
    <w:rsid w:val="00262B6B"/>
    <w:rsid w:val="002639A4"/>
    <w:rsid w:val="00263CDA"/>
    <w:rsid w:val="002648ED"/>
    <w:rsid w:val="00265B28"/>
    <w:rsid w:val="0026639E"/>
    <w:rsid w:val="00266759"/>
    <w:rsid w:val="00267521"/>
    <w:rsid w:val="0027023A"/>
    <w:rsid w:val="002721D5"/>
    <w:rsid w:val="0027268F"/>
    <w:rsid w:val="00273463"/>
    <w:rsid w:val="0027363A"/>
    <w:rsid w:val="002758E8"/>
    <w:rsid w:val="00275FCC"/>
    <w:rsid w:val="00280BEA"/>
    <w:rsid w:val="002840F7"/>
    <w:rsid w:val="0028440F"/>
    <w:rsid w:val="002847F2"/>
    <w:rsid w:val="002857BC"/>
    <w:rsid w:val="00291597"/>
    <w:rsid w:val="00291F97"/>
    <w:rsid w:val="00292B3B"/>
    <w:rsid w:val="00293AD5"/>
    <w:rsid w:val="00294751"/>
    <w:rsid w:val="00296213"/>
    <w:rsid w:val="00297096"/>
    <w:rsid w:val="0029747B"/>
    <w:rsid w:val="00297F87"/>
    <w:rsid w:val="002A0879"/>
    <w:rsid w:val="002A2630"/>
    <w:rsid w:val="002A2860"/>
    <w:rsid w:val="002A301B"/>
    <w:rsid w:val="002A3083"/>
    <w:rsid w:val="002A5430"/>
    <w:rsid w:val="002A544C"/>
    <w:rsid w:val="002A5843"/>
    <w:rsid w:val="002A58BF"/>
    <w:rsid w:val="002A68A5"/>
    <w:rsid w:val="002A78E1"/>
    <w:rsid w:val="002B0174"/>
    <w:rsid w:val="002B0C74"/>
    <w:rsid w:val="002B40A7"/>
    <w:rsid w:val="002B4ADF"/>
    <w:rsid w:val="002B4B27"/>
    <w:rsid w:val="002B611A"/>
    <w:rsid w:val="002B78C7"/>
    <w:rsid w:val="002B7CD5"/>
    <w:rsid w:val="002C0F62"/>
    <w:rsid w:val="002C1C7D"/>
    <w:rsid w:val="002C377A"/>
    <w:rsid w:val="002C3B5B"/>
    <w:rsid w:val="002C5CE8"/>
    <w:rsid w:val="002D0085"/>
    <w:rsid w:val="002D0B44"/>
    <w:rsid w:val="002D27BA"/>
    <w:rsid w:val="002D3DCC"/>
    <w:rsid w:val="002D3FAF"/>
    <w:rsid w:val="002D5BC6"/>
    <w:rsid w:val="002D6520"/>
    <w:rsid w:val="002D7191"/>
    <w:rsid w:val="002E08F5"/>
    <w:rsid w:val="002E22FE"/>
    <w:rsid w:val="002E394D"/>
    <w:rsid w:val="002E7942"/>
    <w:rsid w:val="002E7FD6"/>
    <w:rsid w:val="002F07C5"/>
    <w:rsid w:val="002F13A9"/>
    <w:rsid w:val="002F2B1B"/>
    <w:rsid w:val="002F443B"/>
    <w:rsid w:val="002F6F54"/>
    <w:rsid w:val="003020E3"/>
    <w:rsid w:val="00303AD4"/>
    <w:rsid w:val="0030568A"/>
    <w:rsid w:val="003070D3"/>
    <w:rsid w:val="00307164"/>
    <w:rsid w:val="003105E1"/>
    <w:rsid w:val="00313C84"/>
    <w:rsid w:val="00313E74"/>
    <w:rsid w:val="003143D2"/>
    <w:rsid w:val="003144CC"/>
    <w:rsid w:val="0031486F"/>
    <w:rsid w:val="003153BC"/>
    <w:rsid w:val="00316101"/>
    <w:rsid w:val="00316171"/>
    <w:rsid w:val="00320ACA"/>
    <w:rsid w:val="00321A6E"/>
    <w:rsid w:val="00324A6F"/>
    <w:rsid w:val="00324FE4"/>
    <w:rsid w:val="00325BD7"/>
    <w:rsid w:val="003278B6"/>
    <w:rsid w:val="003306A7"/>
    <w:rsid w:val="00330995"/>
    <w:rsid w:val="00331E86"/>
    <w:rsid w:val="00335935"/>
    <w:rsid w:val="00335BB0"/>
    <w:rsid w:val="00335DD6"/>
    <w:rsid w:val="00337FC0"/>
    <w:rsid w:val="00341AE3"/>
    <w:rsid w:val="00341D98"/>
    <w:rsid w:val="003434BA"/>
    <w:rsid w:val="00343D71"/>
    <w:rsid w:val="00344027"/>
    <w:rsid w:val="00344EA1"/>
    <w:rsid w:val="00346B60"/>
    <w:rsid w:val="0034712C"/>
    <w:rsid w:val="0034747E"/>
    <w:rsid w:val="00352407"/>
    <w:rsid w:val="003556E3"/>
    <w:rsid w:val="00356AD9"/>
    <w:rsid w:val="00357BBC"/>
    <w:rsid w:val="00360A42"/>
    <w:rsid w:val="00361811"/>
    <w:rsid w:val="003622A4"/>
    <w:rsid w:val="00365A06"/>
    <w:rsid w:val="00365B09"/>
    <w:rsid w:val="00365D1E"/>
    <w:rsid w:val="00366113"/>
    <w:rsid w:val="003662F2"/>
    <w:rsid w:val="00367338"/>
    <w:rsid w:val="00367A16"/>
    <w:rsid w:val="003700BE"/>
    <w:rsid w:val="003725EF"/>
    <w:rsid w:val="00373E27"/>
    <w:rsid w:val="0037481C"/>
    <w:rsid w:val="003758B2"/>
    <w:rsid w:val="00377CAD"/>
    <w:rsid w:val="003818DD"/>
    <w:rsid w:val="0038212F"/>
    <w:rsid w:val="00382BE3"/>
    <w:rsid w:val="0038446F"/>
    <w:rsid w:val="003874E2"/>
    <w:rsid w:val="0039379C"/>
    <w:rsid w:val="00393CE8"/>
    <w:rsid w:val="00395363"/>
    <w:rsid w:val="003979A2"/>
    <w:rsid w:val="003A0861"/>
    <w:rsid w:val="003A1BF0"/>
    <w:rsid w:val="003A59CD"/>
    <w:rsid w:val="003A726A"/>
    <w:rsid w:val="003A7432"/>
    <w:rsid w:val="003A7CC2"/>
    <w:rsid w:val="003A7F1E"/>
    <w:rsid w:val="003B596D"/>
    <w:rsid w:val="003B60F5"/>
    <w:rsid w:val="003B7BB4"/>
    <w:rsid w:val="003C2063"/>
    <w:rsid w:val="003C3108"/>
    <w:rsid w:val="003C3436"/>
    <w:rsid w:val="003C4633"/>
    <w:rsid w:val="003C5179"/>
    <w:rsid w:val="003C5BCF"/>
    <w:rsid w:val="003C6112"/>
    <w:rsid w:val="003C7CE6"/>
    <w:rsid w:val="003D09F1"/>
    <w:rsid w:val="003D14DF"/>
    <w:rsid w:val="003D1AE5"/>
    <w:rsid w:val="003D3CFE"/>
    <w:rsid w:val="003D3E51"/>
    <w:rsid w:val="003D4D69"/>
    <w:rsid w:val="003D5C7A"/>
    <w:rsid w:val="003D5CA8"/>
    <w:rsid w:val="003D6CBA"/>
    <w:rsid w:val="003D7928"/>
    <w:rsid w:val="003E0A2B"/>
    <w:rsid w:val="003E0EA1"/>
    <w:rsid w:val="003E3E87"/>
    <w:rsid w:val="003E5DB6"/>
    <w:rsid w:val="003E6599"/>
    <w:rsid w:val="003E75A6"/>
    <w:rsid w:val="003E7CCA"/>
    <w:rsid w:val="003F3A07"/>
    <w:rsid w:val="003F5166"/>
    <w:rsid w:val="003F56AF"/>
    <w:rsid w:val="003F7219"/>
    <w:rsid w:val="00400161"/>
    <w:rsid w:val="00400CF7"/>
    <w:rsid w:val="00401712"/>
    <w:rsid w:val="004024D2"/>
    <w:rsid w:val="004035FE"/>
    <w:rsid w:val="004045DC"/>
    <w:rsid w:val="00405848"/>
    <w:rsid w:val="00407D38"/>
    <w:rsid w:val="00410C0D"/>
    <w:rsid w:val="00410EF5"/>
    <w:rsid w:val="00412D48"/>
    <w:rsid w:val="004133C8"/>
    <w:rsid w:val="00413E46"/>
    <w:rsid w:val="00414688"/>
    <w:rsid w:val="00414A42"/>
    <w:rsid w:val="00414C4C"/>
    <w:rsid w:val="00415043"/>
    <w:rsid w:val="004156AF"/>
    <w:rsid w:val="00421DEB"/>
    <w:rsid w:val="0042200C"/>
    <w:rsid w:val="00422195"/>
    <w:rsid w:val="00425462"/>
    <w:rsid w:val="00425EC4"/>
    <w:rsid w:val="00426CFE"/>
    <w:rsid w:val="00426FD9"/>
    <w:rsid w:val="00430B29"/>
    <w:rsid w:val="00430F6C"/>
    <w:rsid w:val="00433299"/>
    <w:rsid w:val="00433544"/>
    <w:rsid w:val="0043391E"/>
    <w:rsid w:val="00433C22"/>
    <w:rsid w:val="00433FB0"/>
    <w:rsid w:val="00434E6A"/>
    <w:rsid w:val="00435899"/>
    <w:rsid w:val="00435F61"/>
    <w:rsid w:val="004360E7"/>
    <w:rsid w:val="00443225"/>
    <w:rsid w:val="00444770"/>
    <w:rsid w:val="00444942"/>
    <w:rsid w:val="0044715D"/>
    <w:rsid w:val="00447703"/>
    <w:rsid w:val="00447F5A"/>
    <w:rsid w:val="0045542C"/>
    <w:rsid w:val="0045784E"/>
    <w:rsid w:val="004618A0"/>
    <w:rsid w:val="00461988"/>
    <w:rsid w:val="00462D8A"/>
    <w:rsid w:val="00463ADB"/>
    <w:rsid w:val="004643CF"/>
    <w:rsid w:val="004645B2"/>
    <w:rsid w:val="004655EB"/>
    <w:rsid w:val="004656A7"/>
    <w:rsid w:val="00465C1A"/>
    <w:rsid w:val="00471998"/>
    <w:rsid w:val="00472CB6"/>
    <w:rsid w:val="0047596D"/>
    <w:rsid w:val="00477086"/>
    <w:rsid w:val="00480821"/>
    <w:rsid w:val="00480FB3"/>
    <w:rsid w:val="00483024"/>
    <w:rsid w:val="004852BC"/>
    <w:rsid w:val="004867B5"/>
    <w:rsid w:val="00486CD0"/>
    <w:rsid w:val="00486E91"/>
    <w:rsid w:val="004915A1"/>
    <w:rsid w:val="00491FB5"/>
    <w:rsid w:val="00493C23"/>
    <w:rsid w:val="00494271"/>
    <w:rsid w:val="0049649B"/>
    <w:rsid w:val="0049714E"/>
    <w:rsid w:val="004973FF"/>
    <w:rsid w:val="0049761E"/>
    <w:rsid w:val="004A02F8"/>
    <w:rsid w:val="004A149E"/>
    <w:rsid w:val="004A1FD2"/>
    <w:rsid w:val="004A3362"/>
    <w:rsid w:val="004A380A"/>
    <w:rsid w:val="004A4F24"/>
    <w:rsid w:val="004A6AFB"/>
    <w:rsid w:val="004A6B79"/>
    <w:rsid w:val="004A75F5"/>
    <w:rsid w:val="004B2F1C"/>
    <w:rsid w:val="004B3591"/>
    <w:rsid w:val="004B5AD8"/>
    <w:rsid w:val="004B5E0D"/>
    <w:rsid w:val="004B6025"/>
    <w:rsid w:val="004B6572"/>
    <w:rsid w:val="004B7EA2"/>
    <w:rsid w:val="004B7F3B"/>
    <w:rsid w:val="004C0D0D"/>
    <w:rsid w:val="004C532F"/>
    <w:rsid w:val="004C59C3"/>
    <w:rsid w:val="004D080D"/>
    <w:rsid w:val="004D675E"/>
    <w:rsid w:val="004D79B1"/>
    <w:rsid w:val="004E04BD"/>
    <w:rsid w:val="004E0DE0"/>
    <w:rsid w:val="004E18A3"/>
    <w:rsid w:val="004E277C"/>
    <w:rsid w:val="004E2AB8"/>
    <w:rsid w:val="004E312A"/>
    <w:rsid w:val="004E37DF"/>
    <w:rsid w:val="004E3F38"/>
    <w:rsid w:val="004E4E1D"/>
    <w:rsid w:val="004E6891"/>
    <w:rsid w:val="004E6A2D"/>
    <w:rsid w:val="004F06A1"/>
    <w:rsid w:val="004F2358"/>
    <w:rsid w:val="004F3F4E"/>
    <w:rsid w:val="004F604B"/>
    <w:rsid w:val="004F65A5"/>
    <w:rsid w:val="004F7276"/>
    <w:rsid w:val="004F79B3"/>
    <w:rsid w:val="00500446"/>
    <w:rsid w:val="0050600C"/>
    <w:rsid w:val="0050670F"/>
    <w:rsid w:val="00507142"/>
    <w:rsid w:val="00507BD1"/>
    <w:rsid w:val="005167FE"/>
    <w:rsid w:val="00517C2B"/>
    <w:rsid w:val="005202CD"/>
    <w:rsid w:val="00520667"/>
    <w:rsid w:val="00521810"/>
    <w:rsid w:val="00521B1B"/>
    <w:rsid w:val="005246BC"/>
    <w:rsid w:val="00524912"/>
    <w:rsid w:val="00525116"/>
    <w:rsid w:val="00525EB0"/>
    <w:rsid w:val="00526336"/>
    <w:rsid w:val="00527648"/>
    <w:rsid w:val="00531ACC"/>
    <w:rsid w:val="0053481A"/>
    <w:rsid w:val="00536F60"/>
    <w:rsid w:val="00540180"/>
    <w:rsid w:val="005440A9"/>
    <w:rsid w:val="00544D51"/>
    <w:rsid w:val="00546BAF"/>
    <w:rsid w:val="00546EA2"/>
    <w:rsid w:val="00547140"/>
    <w:rsid w:val="00551424"/>
    <w:rsid w:val="005539B8"/>
    <w:rsid w:val="00554A05"/>
    <w:rsid w:val="00555626"/>
    <w:rsid w:val="005557A9"/>
    <w:rsid w:val="00555A69"/>
    <w:rsid w:val="005603C4"/>
    <w:rsid w:val="00561A15"/>
    <w:rsid w:val="00561B59"/>
    <w:rsid w:val="0056328A"/>
    <w:rsid w:val="0056381C"/>
    <w:rsid w:val="00565285"/>
    <w:rsid w:val="00565EB6"/>
    <w:rsid w:val="00567FF4"/>
    <w:rsid w:val="00570773"/>
    <w:rsid w:val="005735F8"/>
    <w:rsid w:val="00573880"/>
    <w:rsid w:val="00574156"/>
    <w:rsid w:val="0057482E"/>
    <w:rsid w:val="00574B2F"/>
    <w:rsid w:val="00576BC0"/>
    <w:rsid w:val="00580257"/>
    <w:rsid w:val="00581E3D"/>
    <w:rsid w:val="00582F94"/>
    <w:rsid w:val="00584675"/>
    <w:rsid w:val="005908D4"/>
    <w:rsid w:val="005913FE"/>
    <w:rsid w:val="0059156B"/>
    <w:rsid w:val="005916DB"/>
    <w:rsid w:val="00592CE4"/>
    <w:rsid w:val="00595BC1"/>
    <w:rsid w:val="00596D4F"/>
    <w:rsid w:val="005A065C"/>
    <w:rsid w:val="005A091F"/>
    <w:rsid w:val="005A1D87"/>
    <w:rsid w:val="005A1E40"/>
    <w:rsid w:val="005A2865"/>
    <w:rsid w:val="005A481E"/>
    <w:rsid w:val="005B1D40"/>
    <w:rsid w:val="005B23DC"/>
    <w:rsid w:val="005B3A40"/>
    <w:rsid w:val="005B483D"/>
    <w:rsid w:val="005B61F3"/>
    <w:rsid w:val="005B6A88"/>
    <w:rsid w:val="005B6D3D"/>
    <w:rsid w:val="005B6D73"/>
    <w:rsid w:val="005B7E30"/>
    <w:rsid w:val="005C03A3"/>
    <w:rsid w:val="005C03C0"/>
    <w:rsid w:val="005C31DA"/>
    <w:rsid w:val="005C5231"/>
    <w:rsid w:val="005C62BD"/>
    <w:rsid w:val="005C7DBA"/>
    <w:rsid w:val="005D00DD"/>
    <w:rsid w:val="005D0C3C"/>
    <w:rsid w:val="005D1C79"/>
    <w:rsid w:val="005D5206"/>
    <w:rsid w:val="005D569A"/>
    <w:rsid w:val="005D60CD"/>
    <w:rsid w:val="005E2129"/>
    <w:rsid w:val="005E4E70"/>
    <w:rsid w:val="005E4E77"/>
    <w:rsid w:val="005E503C"/>
    <w:rsid w:val="005E6201"/>
    <w:rsid w:val="005E630E"/>
    <w:rsid w:val="005E66F1"/>
    <w:rsid w:val="005F0442"/>
    <w:rsid w:val="005F2E4D"/>
    <w:rsid w:val="005F3F56"/>
    <w:rsid w:val="005F5341"/>
    <w:rsid w:val="005F6147"/>
    <w:rsid w:val="00601205"/>
    <w:rsid w:val="0060164A"/>
    <w:rsid w:val="00601AA5"/>
    <w:rsid w:val="00603134"/>
    <w:rsid w:val="0060340A"/>
    <w:rsid w:val="00604E80"/>
    <w:rsid w:val="006105B9"/>
    <w:rsid w:val="006123BA"/>
    <w:rsid w:val="006163EE"/>
    <w:rsid w:val="00616764"/>
    <w:rsid w:val="00622A1B"/>
    <w:rsid w:val="0063173F"/>
    <w:rsid w:val="00631DA3"/>
    <w:rsid w:val="006332BE"/>
    <w:rsid w:val="00636A35"/>
    <w:rsid w:val="00637F95"/>
    <w:rsid w:val="006429FF"/>
    <w:rsid w:val="00643882"/>
    <w:rsid w:val="00644B49"/>
    <w:rsid w:val="00647C24"/>
    <w:rsid w:val="00652424"/>
    <w:rsid w:val="00653AE9"/>
    <w:rsid w:val="006601BF"/>
    <w:rsid w:val="006605AD"/>
    <w:rsid w:val="00660DFB"/>
    <w:rsid w:val="00662149"/>
    <w:rsid w:val="006672E7"/>
    <w:rsid w:val="00667BE3"/>
    <w:rsid w:val="00667D12"/>
    <w:rsid w:val="0067122B"/>
    <w:rsid w:val="00671F7C"/>
    <w:rsid w:val="006730D0"/>
    <w:rsid w:val="00675E69"/>
    <w:rsid w:val="006765B1"/>
    <w:rsid w:val="00677EED"/>
    <w:rsid w:val="0068040D"/>
    <w:rsid w:val="00682FEB"/>
    <w:rsid w:val="0068340F"/>
    <w:rsid w:val="00684B9A"/>
    <w:rsid w:val="0068587E"/>
    <w:rsid w:val="00692665"/>
    <w:rsid w:val="00694AF7"/>
    <w:rsid w:val="00694C0B"/>
    <w:rsid w:val="00694D78"/>
    <w:rsid w:val="00696BBD"/>
    <w:rsid w:val="006A1A47"/>
    <w:rsid w:val="006A1C56"/>
    <w:rsid w:val="006A1F6C"/>
    <w:rsid w:val="006A2A67"/>
    <w:rsid w:val="006A4345"/>
    <w:rsid w:val="006A4CD1"/>
    <w:rsid w:val="006A646E"/>
    <w:rsid w:val="006B0CA9"/>
    <w:rsid w:val="006B1B1F"/>
    <w:rsid w:val="006B3623"/>
    <w:rsid w:val="006B5BB7"/>
    <w:rsid w:val="006B5C4B"/>
    <w:rsid w:val="006B6F56"/>
    <w:rsid w:val="006B78EF"/>
    <w:rsid w:val="006C1591"/>
    <w:rsid w:val="006C1E99"/>
    <w:rsid w:val="006C2B8C"/>
    <w:rsid w:val="006C5868"/>
    <w:rsid w:val="006C6959"/>
    <w:rsid w:val="006C704E"/>
    <w:rsid w:val="006C70E4"/>
    <w:rsid w:val="006C78B6"/>
    <w:rsid w:val="006D05FD"/>
    <w:rsid w:val="006D1761"/>
    <w:rsid w:val="006D1D61"/>
    <w:rsid w:val="006D2FE9"/>
    <w:rsid w:val="006D4C3B"/>
    <w:rsid w:val="006D569C"/>
    <w:rsid w:val="006E0DD8"/>
    <w:rsid w:val="006E5640"/>
    <w:rsid w:val="006E5EB1"/>
    <w:rsid w:val="006E60B9"/>
    <w:rsid w:val="006E6B20"/>
    <w:rsid w:val="006F2367"/>
    <w:rsid w:val="006F586F"/>
    <w:rsid w:val="006F63E5"/>
    <w:rsid w:val="006F6519"/>
    <w:rsid w:val="0070082D"/>
    <w:rsid w:val="00700BD4"/>
    <w:rsid w:val="00702320"/>
    <w:rsid w:val="00702558"/>
    <w:rsid w:val="00703597"/>
    <w:rsid w:val="00705329"/>
    <w:rsid w:val="00706B38"/>
    <w:rsid w:val="007106E8"/>
    <w:rsid w:val="0071095A"/>
    <w:rsid w:val="00712C13"/>
    <w:rsid w:val="00720513"/>
    <w:rsid w:val="007209CE"/>
    <w:rsid w:val="00720E6C"/>
    <w:rsid w:val="00724236"/>
    <w:rsid w:val="00724FF1"/>
    <w:rsid w:val="007251A0"/>
    <w:rsid w:val="00731C36"/>
    <w:rsid w:val="00731D2B"/>
    <w:rsid w:val="0073276D"/>
    <w:rsid w:val="0073355E"/>
    <w:rsid w:val="007348CD"/>
    <w:rsid w:val="00735263"/>
    <w:rsid w:val="007358F0"/>
    <w:rsid w:val="00735D3E"/>
    <w:rsid w:val="00741D76"/>
    <w:rsid w:val="00742497"/>
    <w:rsid w:val="00743621"/>
    <w:rsid w:val="007460F3"/>
    <w:rsid w:val="00750CEA"/>
    <w:rsid w:val="00751BE6"/>
    <w:rsid w:val="00754503"/>
    <w:rsid w:val="007548CF"/>
    <w:rsid w:val="007551AC"/>
    <w:rsid w:val="00756999"/>
    <w:rsid w:val="00760394"/>
    <w:rsid w:val="00762704"/>
    <w:rsid w:val="007631F6"/>
    <w:rsid w:val="0076390A"/>
    <w:rsid w:val="00763AF4"/>
    <w:rsid w:val="00763CA1"/>
    <w:rsid w:val="00764A8A"/>
    <w:rsid w:val="0076561E"/>
    <w:rsid w:val="00765848"/>
    <w:rsid w:val="00765E45"/>
    <w:rsid w:val="0076776E"/>
    <w:rsid w:val="00770043"/>
    <w:rsid w:val="0077127A"/>
    <w:rsid w:val="00771E00"/>
    <w:rsid w:val="00774998"/>
    <w:rsid w:val="00774DF9"/>
    <w:rsid w:val="00776983"/>
    <w:rsid w:val="00776D4A"/>
    <w:rsid w:val="00777FD5"/>
    <w:rsid w:val="0078047C"/>
    <w:rsid w:val="007813B4"/>
    <w:rsid w:val="00781641"/>
    <w:rsid w:val="007821A8"/>
    <w:rsid w:val="00782B28"/>
    <w:rsid w:val="007835E3"/>
    <w:rsid w:val="00784079"/>
    <w:rsid w:val="0078425D"/>
    <w:rsid w:val="00784F36"/>
    <w:rsid w:val="00785947"/>
    <w:rsid w:val="00786E63"/>
    <w:rsid w:val="0079086E"/>
    <w:rsid w:val="00790A7F"/>
    <w:rsid w:val="00790A92"/>
    <w:rsid w:val="00790D03"/>
    <w:rsid w:val="00791CA4"/>
    <w:rsid w:val="00792F85"/>
    <w:rsid w:val="00794014"/>
    <w:rsid w:val="0079422F"/>
    <w:rsid w:val="00794319"/>
    <w:rsid w:val="00794D0D"/>
    <w:rsid w:val="0079518E"/>
    <w:rsid w:val="00795ECC"/>
    <w:rsid w:val="007A3B4D"/>
    <w:rsid w:val="007A41B7"/>
    <w:rsid w:val="007A4BFE"/>
    <w:rsid w:val="007B0CA5"/>
    <w:rsid w:val="007B2409"/>
    <w:rsid w:val="007B28CF"/>
    <w:rsid w:val="007B2C08"/>
    <w:rsid w:val="007B48C9"/>
    <w:rsid w:val="007B65B3"/>
    <w:rsid w:val="007B7BE0"/>
    <w:rsid w:val="007B7FB7"/>
    <w:rsid w:val="007C4B6C"/>
    <w:rsid w:val="007C4D8E"/>
    <w:rsid w:val="007C60CA"/>
    <w:rsid w:val="007C6AF3"/>
    <w:rsid w:val="007C6C25"/>
    <w:rsid w:val="007D449B"/>
    <w:rsid w:val="007D50F1"/>
    <w:rsid w:val="007D7D4C"/>
    <w:rsid w:val="007E1338"/>
    <w:rsid w:val="007E357E"/>
    <w:rsid w:val="007E35F6"/>
    <w:rsid w:val="007E5F2E"/>
    <w:rsid w:val="007E66F9"/>
    <w:rsid w:val="007E7FDB"/>
    <w:rsid w:val="007F4743"/>
    <w:rsid w:val="007F4A34"/>
    <w:rsid w:val="007F4A3C"/>
    <w:rsid w:val="007F58BC"/>
    <w:rsid w:val="007F5AEB"/>
    <w:rsid w:val="00800E2E"/>
    <w:rsid w:val="00800E5A"/>
    <w:rsid w:val="0080217D"/>
    <w:rsid w:val="0080253B"/>
    <w:rsid w:val="00802FF1"/>
    <w:rsid w:val="00804C3A"/>
    <w:rsid w:val="008062B6"/>
    <w:rsid w:val="008063FA"/>
    <w:rsid w:val="00806F5C"/>
    <w:rsid w:val="0080733A"/>
    <w:rsid w:val="00807FE1"/>
    <w:rsid w:val="00810C3F"/>
    <w:rsid w:val="00810F58"/>
    <w:rsid w:val="00811E88"/>
    <w:rsid w:val="00813BCB"/>
    <w:rsid w:val="0081493C"/>
    <w:rsid w:val="00814EBF"/>
    <w:rsid w:val="00817B13"/>
    <w:rsid w:val="008203EA"/>
    <w:rsid w:val="008204D8"/>
    <w:rsid w:val="008212E4"/>
    <w:rsid w:val="0082241B"/>
    <w:rsid w:val="0082303A"/>
    <w:rsid w:val="00825095"/>
    <w:rsid w:val="00831C13"/>
    <w:rsid w:val="0083298E"/>
    <w:rsid w:val="00833E67"/>
    <w:rsid w:val="00833F31"/>
    <w:rsid w:val="00835C1E"/>
    <w:rsid w:val="00835E4C"/>
    <w:rsid w:val="0083618E"/>
    <w:rsid w:val="0083643A"/>
    <w:rsid w:val="008373E2"/>
    <w:rsid w:val="0083750F"/>
    <w:rsid w:val="00840BC1"/>
    <w:rsid w:val="0084194E"/>
    <w:rsid w:val="00842810"/>
    <w:rsid w:val="00843754"/>
    <w:rsid w:val="0084518B"/>
    <w:rsid w:val="00846AFF"/>
    <w:rsid w:val="00846D82"/>
    <w:rsid w:val="00847B06"/>
    <w:rsid w:val="00847EB9"/>
    <w:rsid w:val="00847FE7"/>
    <w:rsid w:val="0085027B"/>
    <w:rsid w:val="00852D9B"/>
    <w:rsid w:val="008544E7"/>
    <w:rsid w:val="0085547C"/>
    <w:rsid w:val="00855C9A"/>
    <w:rsid w:val="00856177"/>
    <w:rsid w:val="0085682A"/>
    <w:rsid w:val="00857665"/>
    <w:rsid w:val="008600D8"/>
    <w:rsid w:val="00861703"/>
    <w:rsid w:val="00862F05"/>
    <w:rsid w:val="00864E0B"/>
    <w:rsid w:val="00866092"/>
    <w:rsid w:val="008660FF"/>
    <w:rsid w:val="00866605"/>
    <w:rsid w:val="00867162"/>
    <w:rsid w:val="00870B57"/>
    <w:rsid w:val="00872A3B"/>
    <w:rsid w:val="00872B10"/>
    <w:rsid w:val="008746F2"/>
    <w:rsid w:val="00875971"/>
    <w:rsid w:val="00875D87"/>
    <w:rsid w:val="00875E5C"/>
    <w:rsid w:val="008760E3"/>
    <w:rsid w:val="0087624D"/>
    <w:rsid w:val="0088130B"/>
    <w:rsid w:val="0088149B"/>
    <w:rsid w:val="008836ED"/>
    <w:rsid w:val="008869BA"/>
    <w:rsid w:val="00894FA0"/>
    <w:rsid w:val="0089522A"/>
    <w:rsid w:val="00896291"/>
    <w:rsid w:val="008A07EC"/>
    <w:rsid w:val="008A0A77"/>
    <w:rsid w:val="008A16D7"/>
    <w:rsid w:val="008A5433"/>
    <w:rsid w:val="008A553C"/>
    <w:rsid w:val="008A6C1E"/>
    <w:rsid w:val="008B0883"/>
    <w:rsid w:val="008B3006"/>
    <w:rsid w:val="008B6806"/>
    <w:rsid w:val="008B6835"/>
    <w:rsid w:val="008B6E67"/>
    <w:rsid w:val="008C0EE1"/>
    <w:rsid w:val="008C28FC"/>
    <w:rsid w:val="008C2993"/>
    <w:rsid w:val="008C5396"/>
    <w:rsid w:val="008C7EE8"/>
    <w:rsid w:val="008D1BC1"/>
    <w:rsid w:val="008D2547"/>
    <w:rsid w:val="008D38FA"/>
    <w:rsid w:val="008D3BF7"/>
    <w:rsid w:val="008D49D0"/>
    <w:rsid w:val="008D61D4"/>
    <w:rsid w:val="008D6B9C"/>
    <w:rsid w:val="008D7BD1"/>
    <w:rsid w:val="008D7C98"/>
    <w:rsid w:val="008E0857"/>
    <w:rsid w:val="008E2183"/>
    <w:rsid w:val="008E26A4"/>
    <w:rsid w:val="008E5A30"/>
    <w:rsid w:val="008E5C50"/>
    <w:rsid w:val="008F1C1B"/>
    <w:rsid w:val="008F4AB8"/>
    <w:rsid w:val="008F559D"/>
    <w:rsid w:val="008F6126"/>
    <w:rsid w:val="008F6B28"/>
    <w:rsid w:val="008F73F2"/>
    <w:rsid w:val="009016C5"/>
    <w:rsid w:val="009037A3"/>
    <w:rsid w:val="009041F9"/>
    <w:rsid w:val="00904963"/>
    <w:rsid w:val="00905D8A"/>
    <w:rsid w:val="009103C7"/>
    <w:rsid w:val="00911BE5"/>
    <w:rsid w:val="00911C07"/>
    <w:rsid w:val="00912FF6"/>
    <w:rsid w:val="0091574B"/>
    <w:rsid w:val="009161CF"/>
    <w:rsid w:val="00920178"/>
    <w:rsid w:val="0092158B"/>
    <w:rsid w:val="00921E56"/>
    <w:rsid w:val="0092273E"/>
    <w:rsid w:val="00923A16"/>
    <w:rsid w:val="00924474"/>
    <w:rsid w:val="00925FFA"/>
    <w:rsid w:val="00926D1E"/>
    <w:rsid w:val="00930AF3"/>
    <w:rsid w:val="009324F5"/>
    <w:rsid w:val="009339F8"/>
    <w:rsid w:val="009354AC"/>
    <w:rsid w:val="00935665"/>
    <w:rsid w:val="00937263"/>
    <w:rsid w:val="0093754B"/>
    <w:rsid w:val="00941936"/>
    <w:rsid w:val="00942339"/>
    <w:rsid w:val="00945FE9"/>
    <w:rsid w:val="00952080"/>
    <w:rsid w:val="00952624"/>
    <w:rsid w:val="00954EF1"/>
    <w:rsid w:val="00956485"/>
    <w:rsid w:val="009569EA"/>
    <w:rsid w:val="00956E40"/>
    <w:rsid w:val="00961FB7"/>
    <w:rsid w:val="00962B3D"/>
    <w:rsid w:val="00964D07"/>
    <w:rsid w:val="0096576C"/>
    <w:rsid w:val="00965BF0"/>
    <w:rsid w:val="00965E41"/>
    <w:rsid w:val="00966783"/>
    <w:rsid w:val="00966B2B"/>
    <w:rsid w:val="00967171"/>
    <w:rsid w:val="009704F8"/>
    <w:rsid w:val="00971AC0"/>
    <w:rsid w:val="00972CBC"/>
    <w:rsid w:val="00976A16"/>
    <w:rsid w:val="00976EDD"/>
    <w:rsid w:val="00976FB0"/>
    <w:rsid w:val="00980773"/>
    <w:rsid w:val="009809BF"/>
    <w:rsid w:val="00980CAE"/>
    <w:rsid w:val="00980D3B"/>
    <w:rsid w:val="00980D6D"/>
    <w:rsid w:val="00980D9C"/>
    <w:rsid w:val="009813DD"/>
    <w:rsid w:val="00981534"/>
    <w:rsid w:val="0098158B"/>
    <w:rsid w:val="00981FFA"/>
    <w:rsid w:val="00983637"/>
    <w:rsid w:val="00983659"/>
    <w:rsid w:val="009847C8"/>
    <w:rsid w:val="00985521"/>
    <w:rsid w:val="00986339"/>
    <w:rsid w:val="00987048"/>
    <w:rsid w:val="0098719C"/>
    <w:rsid w:val="009900DF"/>
    <w:rsid w:val="00990545"/>
    <w:rsid w:val="00990966"/>
    <w:rsid w:val="00991DBB"/>
    <w:rsid w:val="0099293E"/>
    <w:rsid w:val="009937D4"/>
    <w:rsid w:val="00993C20"/>
    <w:rsid w:val="00993D87"/>
    <w:rsid w:val="0099498C"/>
    <w:rsid w:val="00996032"/>
    <w:rsid w:val="009975BE"/>
    <w:rsid w:val="009A0013"/>
    <w:rsid w:val="009A0454"/>
    <w:rsid w:val="009A207A"/>
    <w:rsid w:val="009A2106"/>
    <w:rsid w:val="009A2382"/>
    <w:rsid w:val="009A2726"/>
    <w:rsid w:val="009A496A"/>
    <w:rsid w:val="009A7425"/>
    <w:rsid w:val="009A7475"/>
    <w:rsid w:val="009B166A"/>
    <w:rsid w:val="009B220D"/>
    <w:rsid w:val="009B34EA"/>
    <w:rsid w:val="009B4F19"/>
    <w:rsid w:val="009B7BAE"/>
    <w:rsid w:val="009C1694"/>
    <w:rsid w:val="009C34A4"/>
    <w:rsid w:val="009C37A3"/>
    <w:rsid w:val="009C5D5E"/>
    <w:rsid w:val="009C6493"/>
    <w:rsid w:val="009C6E72"/>
    <w:rsid w:val="009D1D63"/>
    <w:rsid w:val="009D3C44"/>
    <w:rsid w:val="009D43B2"/>
    <w:rsid w:val="009D5C88"/>
    <w:rsid w:val="009D68DF"/>
    <w:rsid w:val="009D6BDE"/>
    <w:rsid w:val="009D78E5"/>
    <w:rsid w:val="009E0DF0"/>
    <w:rsid w:val="009E0E53"/>
    <w:rsid w:val="009E0F3F"/>
    <w:rsid w:val="009E2521"/>
    <w:rsid w:val="009E271C"/>
    <w:rsid w:val="009E543E"/>
    <w:rsid w:val="009E6457"/>
    <w:rsid w:val="009E6629"/>
    <w:rsid w:val="009E6648"/>
    <w:rsid w:val="009F4E8D"/>
    <w:rsid w:val="009F510B"/>
    <w:rsid w:val="00A01548"/>
    <w:rsid w:val="00A01662"/>
    <w:rsid w:val="00A040F2"/>
    <w:rsid w:val="00A0468F"/>
    <w:rsid w:val="00A051AC"/>
    <w:rsid w:val="00A055F9"/>
    <w:rsid w:val="00A05FE1"/>
    <w:rsid w:val="00A12841"/>
    <w:rsid w:val="00A140C1"/>
    <w:rsid w:val="00A205D7"/>
    <w:rsid w:val="00A2198B"/>
    <w:rsid w:val="00A221E6"/>
    <w:rsid w:val="00A23C9E"/>
    <w:rsid w:val="00A25E43"/>
    <w:rsid w:val="00A25EDC"/>
    <w:rsid w:val="00A275C3"/>
    <w:rsid w:val="00A317C0"/>
    <w:rsid w:val="00A322E2"/>
    <w:rsid w:val="00A32826"/>
    <w:rsid w:val="00A34BE6"/>
    <w:rsid w:val="00A353F3"/>
    <w:rsid w:val="00A35B06"/>
    <w:rsid w:val="00A37F7B"/>
    <w:rsid w:val="00A40E09"/>
    <w:rsid w:val="00A41098"/>
    <w:rsid w:val="00A41A10"/>
    <w:rsid w:val="00A42D83"/>
    <w:rsid w:val="00A43473"/>
    <w:rsid w:val="00A4404D"/>
    <w:rsid w:val="00A44AA7"/>
    <w:rsid w:val="00A45408"/>
    <w:rsid w:val="00A45594"/>
    <w:rsid w:val="00A464B7"/>
    <w:rsid w:val="00A51980"/>
    <w:rsid w:val="00A51DD3"/>
    <w:rsid w:val="00A52D51"/>
    <w:rsid w:val="00A53F6E"/>
    <w:rsid w:val="00A55505"/>
    <w:rsid w:val="00A55BF0"/>
    <w:rsid w:val="00A5665D"/>
    <w:rsid w:val="00A57AB0"/>
    <w:rsid w:val="00A632CB"/>
    <w:rsid w:val="00A66112"/>
    <w:rsid w:val="00A661FE"/>
    <w:rsid w:val="00A70CFA"/>
    <w:rsid w:val="00A71524"/>
    <w:rsid w:val="00A73200"/>
    <w:rsid w:val="00A732D7"/>
    <w:rsid w:val="00A74089"/>
    <w:rsid w:val="00A7576C"/>
    <w:rsid w:val="00A76077"/>
    <w:rsid w:val="00A76825"/>
    <w:rsid w:val="00A803A5"/>
    <w:rsid w:val="00A805C7"/>
    <w:rsid w:val="00A80678"/>
    <w:rsid w:val="00A83A41"/>
    <w:rsid w:val="00A85596"/>
    <w:rsid w:val="00A869E8"/>
    <w:rsid w:val="00A90CAE"/>
    <w:rsid w:val="00A91135"/>
    <w:rsid w:val="00A95375"/>
    <w:rsid w:val="00A95C90"/>
    <w:rsid w:val="00A9681A"/>
    <w:rsid w:val="00AA038B"/>
    <w:rsid w:val="00AA0EC2"/>
    <w:rsid w:val="00AA2518"/>
    <w:rsid w:val="00AA464B"/>
    <w:rsid w:val="00AA4BE7"/>
    <w:rsid w:val="00AA547A"/>
    <w:rsid w:val="00AA710C"/>
    <w:rsid w:val="00AA7402"/>
    <w:rsid w:val="00AA7854"/>
    <w:rsid w:val="00AB0808"/>
    <w:rsid w:val="00AB0F86"/>
    <w:rsid w:val="00AB232B"/>
    <w:rsid w:val="00AB2EBD"/>
    <w:rsid w:val="00AB35B1"/>
    <w:rsid w:val="00AB3E0E"/>
    <w:rsid w:val="00AB4A2B"/>
    <w:rsid w:val="00AB59E7"/>
    <w:rsid w:val="00AB6005"/>
    <w:rsid w:val="00AB64FA"/>
    <w:rsid w:val="00AB6CB1"/>
    <w:rsid w:val="00AB716D"/>
    <w:rsid w:val="00AC04FF"/>
    <w:rsid w:val="00AC09E2"/>
    <w:rsid w:val="00AC0CAB"/>
    <w:rsid w:val="00AC0D79"/>
    <w:rsid w:val="00AC1891"/>
    <w:rsid w:val="00AC1933"/>
    <w:rsid w:val="00AC3C3E"/>
    <w:rsid w:val="00AC4396"/>
    <w:rsid w:val="00AC5291"/>
    <w:rsid w:val="00AC5317"/>
    <w:rsid w:val="00AC5DC4"/>
    <w:rsid w:val="00AC6E41"/>
    <w:rsid w:val="00AC6FD2"/>
    <w:rsid w:val="00AC7FAC"/>
    <w:rsid w:val="00AD02FF"/>
    <w:rsid w:val="00AD1485"/>
    <w:rsid w:val="00AD1DB2"/>
    <w:rsid w:val="00AD3977"/>
    <w:rsid w:val="00AD5D2A"/>
    <w:rsid w:val="00AD6708"/>
    <w:rsid w:val="00AE144C"/>
    <w:rsid w:val="00AE1581"/>
    <w:rsid w:val="00AE1EE0"/>
    <w:rsid w:val="00AE39F5"/>
    <w:rsid w:val="00AE6CE0"/>
    <w:rsid w:val="00AE6E74"/>
    <w:rsid w:val="00AF282A"/>
    <w:rsid w:val="00AF3B47"/>
    <w:rsid w:val="00AF3DF7"/>
    <w:rsid w:val="00AF6765"/>
    <w:rsid w:val="00AF7A27"/>
    <w:rsid w:val="00B00CCF"/>
    <w:rsid w:val="00B01E8D"/>
    <w:rsid w:val="00B03753"/>
    <w:rsid w:val="00B03F01"/>
    <w:rsid w:val="00B05158"/>
    <w:rsid w:val="00B055C1"/>
    <w:rsid w:val="00B067E6"/>
    <w:rsid w:val="00B06E23"/>
    <w:rsid w:val="00B11214"/>
    <w:rsid w:val="00B11AEF"/>
    <w:rsid w:val="00B12044"/>
    <w:rsid w:val="00B13BC0"/>
    <w:rsid w:val="00B13FCC"/>
    <w:rsid w:val="00B14295"/>
    <w:rsid w:val="00B14626"/>
    <w:rsid w:val="00B15486"/>
    <w:rsid w:val="00B15A8C"/>
    <w:rsid w:val="00B16585"/>
    <w:rsid w:val="00B17FE8"/>
    <w:rsid w:val="00B20645"/>
    <w:rsid w:val="00B20829"/>
    <w:rsid w:val="00B20FAE"/>
    <w:rsid w:val="00B21A71"/>
    <w:rsid w:val="00B21DE6"/>
    <w:rsid w:val="00B22DA2"/>
    <w:rsid w:val="00B245E6"/>
    <w:rsid w:val="00B256F4"/>
    <w:rsid w:val="00B3145A"/>
    <w:rsid w:val="00B3338E"/>
    <w:rsid w:val="00B3348C"/>
    <w:rsid w:val="00B34043"/>
    <w:rsid w:val="00B34A23"/>
    <w:rsid w:val="00B40F73"/>
    <w:rsid w:val="00B42837"/>
    <w:rsid w:val="00B45D69"/>
    <w:rsid w:val="00B51BA9"/>
    <w:rsid w:val="00B520D8"/>
    <w:rsid w:val="00B535A6"/>
    <w:rsid w:val="00B60937"/>
    <w:rsid w:val="00B634E1"/>
    <w:rsid w:val="00B63C1F"/>
    <w:rsid w:val="00B63E2A"/>
    <w:rsid w:val="00B63E8C"/>
    <w:rsid w:val="00B674A0"/>
    <w:rsid w:val="00B675ED"/>
    <w:rsid w:val="00B67A23"/>
    <w:rsid w:val="00B70361"/>
    <w:rsid w:val="00B72AA5"/>
    <w:rsid w:val="00B73CA4"/>
    <w:rsid w:val="00B74CC8"/>
    <w:rsid w:val="00B74ED0"/>
    <w:rsid w:val="00B7625D"/>
    <w:rsid w:val="00B766A1"/>
    <w:rsid w:val="00B8008D"/>
    <w:rsid w:val="00B81C3C"/>
    <w:rsid w:val="00B82985"/>
    <w:rsid w:val="00B85816"/>
    <w:rsid w:val="00B85F37"/>
    <w:rsid w:val="00B87BA2"/>
    <w:rsid w:val="00B9341B"/>
    <w:rsid w:val="00B94D4E"/>
    <w:rsid w:val="00B955E4"/>
    <w:rsid w:val="00B960E7"/>
    <w:rsid w:val="00B961AB"/>
    <w:rsid w:val="00B96CB0"/>
    <w:rsid w:val="00BA08E9"/>
    <w:rsid w:val="00BA1B64"/>
    <w:rsid w:val="00BA2C01"/>
    <w:rsid w:val="00BA3703"/>
    <w:rsid w:val="00BA3E2A"/>
    <w:rsid w:val="00BA4E31"/>
    <w:rsid w:val="00BA504D"/>
    <w:rsid w:val="00BB021C"/>
    <w:rsid w:val="00BB1BF6"/>
    <w:rsid w:val="00BB213F"/>
    <w:rsid w:val="00BB3976"/>
    <w:rsid w:val="00BB4A05"/>
    <w:rsid w:val="00BB4BC5"/>
    <w:rsid w:val="00BB54DB"/>
    <w:rsid w:val="00BB63CA"/>
    <w:rsid w:val="00BB74A7"/>
    <w:rsid w:val="00BC07AD"/>
    <w:rsid w:val="00BC161F"/>
    <w:rsid w:val="00BC32C5"/>
    <w:rsid w:val="00BC3929"/>
    <w:rsid w:val="00BC3ED4"/>
    <w:rsid w:val="00BC4B56"/>
    <w:rsid w:val="00BC5C6D"/>
    <w:rsid w:val="00BC6144"/>
    <w:rsid w:val="00BD1766"/>
    <w:rsid w:val="00BD1CFF"/>
    <w:rsid w:val="00BD23E3"/>
    <w:rsid w:val="00BD25A3"/>
    <w:rsid w:val="00BD442D"/>
    <w:rsid w:val="00BD4859"/>
    <w:rsid w:val="00BD5858"/>
    <w:rsid w:val="00BD5EFD"/>
    <w:rsid w:val="00BD7A2A"/>
    <w:rsid w:val="00BE1F2B"/>
    <w:rsid w:val="00BE2BDF"/>
    <w:rsid w:val="00BE7EAB"/>
    <w:rsid w:val="00BF14E3"/>
    <w:rsid w:val="00BF35F7"/>
    <w:rsid w:val="00BF4750"/>
    <w:rsid w:val="00BF47EC"/>
    <w:rsid w:val="00C027AC"/>
    <w:rsid w:val="00C03917"/>
    <w:rsid w:val="00C03C60"/>
    <w:rsid w:val="00C041EC"/>
    <w:rsid w:val="00C046C6"/>
    <w:rsid w:val="00C05760"/>
    <w:rsid w:val="00C10611"/>
    <w:rsid w:val="00C107A2"/>
    <w:rsid w:val="00C11CBD"/>
    <w:rsid w:val="00C11E04"/>
    <w:rsid w:val="00C121A4"/>
    <w:rsid w:val="00C13454"/>
    <w:rsid w:val="00C14B81"/>
    <w:rsid w:val="00C151A9"/>
    <w:rsid w:val="00C1543A"/>
    <w:rsid w:val="00C17920"/>
    <w:rsid w:val="00C17A13"/>
    <w:rsid w:val="00C21E14"/>
    <w:rsid w:val="00C21E1E"/>
    <w:rsid w:val="00C23DC3"/>
    <w:rsid w:val="00C2450D"/>
    <w:rsid w:val="00C2597C"/>
    <w:rsid w:val="00C2747B"/>
    <w:rsid w:val="00C305C5"/>
    <w:rsid w:val="00C32A6C"/>
    <w:rsid w:val="00C32FA8"/>
    <w:rsid w:val="00C34F33"/>
    <w:rsid w:val="00C350A5"/>
    <w:rsid w:val="00C3510E"/>
    <w:rsid w:val="00C3539F"/>
    <w:rsid w:val="00C366C2"/>
    <w:rsid w:val="00C40B9E"/>
    <w:rsid w:val="00C4252F"/>
    <w:rsid w:val="00C42F1F"/>
    <w:rsid w:val="00C43056"/>
    <w:rsid w:val="00C43CCF"/>
    <w:rsid w:val="00C46AF5"/>
    <w:rsid w:val="00C46DF0"/>
    <w:rsid w:val="00C47F0D"/>
    <w:rsid w:val="00C50F87"/>
    <w:rsid w:val="00C523EF"/>
    <w:rsid w:val="00C5243D"/>
    <w:rsid w:val="00C55DAE"/>
    <w:rsid w:val="00C60F0A"/>
    <w:rsid w:val="00C622DC"/>
    <w:rsid w:val="00C702CA"/>
    <w:rsid w:val="00C70F39"/>
    <w:rsid w:val="00C72CE1"/>
    <w:rsid w:val="00C73032"/>
    <w:rsid w:val="00C7590D"/>
    <w:rsid w:val="00C76836"/>
    <w:rsid w:val="00C76B2F"/>
    <w:rsid w:val="00C776BF"/>
    <w:rsid w:val="00C80240"/>
    <w:rsid w:val="00C8111B"/>
    <w:rsid w:val="00C817DD"/>
    <w:rsid w:val="00C818E0"/>
    <w:rsid w:val="00C84DCB"/>
    <w:rsid w:val="00C84E9A"/>
    <w:rsid w:val="00C85E49"/>
    <w:rsid w:val="00C872DF"/>
    <w:rsid w:val="00C90B7A"/>
    <w:rsid w:val="00C94527"/>
    <w:rsid w:val="00C9513E"/>
    <w:rsid w:val="00C95D93"/>
    <w:rsid w:val="00C96AB2"/>
    <w:rsid w:val="00C97C0F"/>
    <w:rsid w:val="00CA28A1"/>
    <w:rsid w:val="00CA520A"/>
    <w:rsid w:val="00CA7DC2"/>
    <w:rsid w:val="00CB0582"/>
    <w:rsid w:val="00CB3B9B"/>
    <w:rsid w:val="00CB4337"/>
    <w:rsid w:val="00CB5C84"/>
    <w:rsid w:val="00CC0F66"/>
    <w:rsid w:val="00CC411F"/>
    <w:rsid w:val="00CC645A"/>
    <w:rsid w:val="00CC749E"/>
    <w:rsid w:val="00CC7967"/>
    <w:rsid w:val="00CC7DF0"/>
    <w:rsid w:val="00CD0A79"/>
    <w:rsid w:val="00CD1192"/>
    <w:rsid w:val="00CD1413"/>
    <w:rsid w:val="00CD1F0E"/>
    <w:rsid w:val="00CD368E"/>
    <w:rsid w:val="00CD44DD"/>
    <w:rsid w:val="00CD4CF6"/>
    <w:rsid w:val="00CD586B"/>
    <w:rsid w:val="00CD6BF8"/>
    <w:rsid w:val="00CD6F74"/>
    <w:rsid w:val="00CD711A"/>
    <w:rsid w:val="00CD7DD4"/>
    <w:rsid w:val="00CE10F6"/>
    <w:rsid w:val="00CE2951"/>
    <w:rsid w:val="00CE2F6C"/>
    <w:rsid w:val="00CE3F23"/>
    <w:rsid w:val="00CE4A92"/>
    <w:rsid w:val="00CE5823"/>
    <w:rsid w:val="00CE6349"/>
    <w:rsid w:val="00CE7481"/>
    <w:rsid w:val="00CF1818"/>
    <w:rsid w:val="00CF52C9"/>
    <w:rsid w:val="00CF6552"/>
    <w:rsid w:val="00CF7C6A"/>
    <w:rsid w:val="00D00BDA"/>
    <w:rsid w:val="00D01A39"/>
    <w:rsid w:val="00D13259"/>
    <w:rsid w:val="00D133A6"/>
    <w:rsid w:val="00D13BE2"/>
    <w:rsid w:val="00D14D87"/>
    <w:rsid w:val="00D15D2E"/>
    <w:rsid w:val="00D16F68"/>
    <w:rsid w:val="00D175D8"/>
    <w:rsid w:val="00D20D8A"/>
    <w:rsid w:val="00D21265"/>
    <w:rsid w:val="00D224BD"/>
    <w:rsid w:val="00D23749"/>
    <w:rsid w:val="00D238BA"/>
    <w:rsid w:val="00D26ABB"/>
    <w:rsid w:val="00D26D2D"/>
    <w:rsid w:val="00D27068"/>
    <w:rsid w:val="00D276B4"/>
    <w:rsid w:val="00D3055F"/>
    <w:rsid w:val="00D31CE8"/>
    <w:rsid w:val="00D33237"/>
    <w:rsid w:val="00D33CED"/>
    <w:rsid w:val="00D3739A"/>
    <w:rsid w:val="00D41BB0"/>
    <w:rsid w:val="00D45376"/>
    <w:rsid w:val="00D46424"/>
    <w:rsid w:val="00D50974"/>
    <w:rsid w:val="00D50EC8"/>
    <w:rsid w:val="00D51380"/>
    <w:rsid w:val="00D5254C"/>
    <w:rsid w:val="00D5284F"/>
    <w:rsid w:val="00D5398A"/>
    <w:rsid w:val="00D54EFB"/>
    <w:rsid w:val="00D5586C"/>
    <w:rsid w:val="00D55A60"/>
    <w:rsid w:val="00D57481"/>
    <w:rsid w:val="00D61570"/>
    <w:rsid w:val="00D61BFB"/>
    <w:rsid w:val="00D62E1C"/>
    <w:rsid w:val="00D6669A"/>
    <w:rsid w:val="00D67B6E"/>
    <w:rsid w:val="00D72CF2"/>
    <w:rsid w:val="00D7511C"/>
    <w:rsid w:val="00D75276"/>
    <w:rsid w:val="00D75335"/>
    <w:rsid w:val="00D755FB"/>
    <w:rsid w:val="00D767FE"/>
    <w:rsid w:val="00D801A2"/>
    <w:rsid w:val="00D81283"/>
    <w:rsid w:val="00D8216F"/>
    <w:rsid w:val="00D82ADB"/>
    <w:rsid w:val="00D8344B"/>
    <w:rsid w:val="00D84F63"/>
    <w:rsid w:val="00D85095"/>
    <w:rsid w:val="00D852BA"/>
    <w:rsid w:val="00D87008"/>
    <w:rsid w:val="00D87DDD"/>
    <w:rsid w:val="00D9077C"/>
    <w:rsid w:val="00D9123A"/>
    <w:rsid w:val="00D91EA7"/>
    <w:rsid w:val="00D91F82"/>
    <w:rsid w:val="00D9360D"/>
    <w:rsid w:val="00D9435E"/>
    <w:rsid w:val="00D943CA"/>
    <w:rsid w:val="00D96745"/>
    <w:rsid w:val="00D96A9C"/>
    <w:rsid w:val="00D96F5F"/>
    <w:rsid w:val="00DA0536"/>
    <w:rsid w:val="00DA0677"/>
    <w:rsid w:val="00DA5BD5"/>
    <w:rsid w:val="00DA62CB"/>
    <w:rsid w:val="00DA64F9"/>
    <w:rsid w:val="00DA7588"/>
    <w:rsid w:val="00DB0159"/>
    <w:rsid w:val="00DB064E"/>
    <w:rsid w:val="00DB0AC5"/>
    <w:rsid w:val="00DB22BB"/>
    <w:rsid w:val="00DB29FB"/>
    <w:rsid w:val="00DB6B67"/>
    <w:rsid w:val="00DB6B82"/>
    <w:rsid w:val="00DC0625"/>
    <w:rsid w:val="00DC1A40"/>
    <w:rsid w:val="00DC2414"/>
    <w:rsid w:val="00DC3A7B"/>
    <w:rsid w:val="00DC4821"/>
    <w:rsid w:val="00DC48F6"/>
    <w:rsid w:val="00DC4BFD"/>
    <w:rsid w:val="00DD02A1"/>
    <w:rsid w:val="00DD0852"/>
    <w:rsid w:val="00DD11D0"/>
    <w:rsid w:val="00DD25A4"/>
    <w:rsid w:val="00DD3C57"/>
    <w:rsid w:val="00DD41BA"/>
    <w:rsid w:val="00DD4A5D"/>
    <w:rsid w:val="00DD5CB5"/>
    <w:rsid w:val="00DD7743"/>
    <w:rsid w:val="00DD7FB2"/>
    <w:rsid w:val="00DE00E7"/>
    <w:rsid w:val="00DE1748"/>
    <w:rsid w:val="00DF0757"/>
    <w:rsid w:val="00DF0F87"/>
    <w:rsid w:val="00DF2343"/>
    <w:rsid w:val="00DF24D8"/>
    <w:rsid w:val="00DF29D7"/>
    <w:rsid w:val="00DF2D5E"/>
    <w:rsid w:val="00DF3E85"/>
    <w:rsid w:val="00DF40B4"/>
    <w:rsid w:val="00DF40E0"/>
    <w:rsid w:val="00DF4F32"/>
    <w:rsid w:val="00E006B7"/>
    <w:rsid w:val="00E01070"/>
    <w:rsid w:val="00E02E19"/>
    <w:rsid w:val="00E030A9"/>
    <w:rsid w:val="00E03826"/>
    <w:rsid w:val="00E04166"/>
    <w:rsid w:val="00E0479C"/>
    <w:rsid w:val="00E04DBB"/>
    <w:rsid w:val="00E057CA"/>
    <w:rsid w:val="00E11100"/>
    <w:rsid w:val="00E17FE8"/>
    <w:rsid w:val="00E2066F"/>
    <w:rsid w:val="00E213CA"/>
    <w:rsid w:val="00E23DBE"/>
    <w:rsid w:val="00E25962"/>
    <w:rsid w:val="00E30125"/>
    <w:rsid w:val="00E32068"/>
    <w:rsid w:val="00E3212E"/>
    <w:rsid w:val="00E34151"/>
    <w:rsid w:val="00E374FE"/>
    <w:rsid w:val="00E41A0D"/>
    <w:rsid w:val="00E41B3D"/>
    <w:rsid w:val="00E45509"/>
    <w:rsid w:val="00E458CC"/>
    <w:rsid w:val="00E46230"/>
    <w:rsid w:val="00E47EBD"/>
    <w:rsid w:val="00E50120"/>
    <w:rsid w:val="00E50497"/>
    <w:rsid w:val="00E5149D"/>
    <w:rsid w:val="00E51D4A"/>
    <w:rsid w:val="00E53B8A"/>
    <w:rsid w:val="00E56E9E"/>
    <w:rsid w:val="00E605B7"/>
    <w:rsid w:val="00E607E1"/>
    <w:rsid w:val="00E61450"/>
    <w:rsid w:val="00E61AB4"/>
    <w:rsid w:val="00E65A37"/>
    <w:rsid w:val="00E66244"/>
    <w:rsid w:val="00E6640F"/>
    <w:rsid w:val="00E66CE9"/>
    <w:rsid w:val="00E70CAA"/>
    <w:rsid w:val="00E72ECD"/>
    <w:rsid w:val="00E736A0"/>
    <w:rsid w:val="00E73899"/>
    <w:rsid w:val="00E73DF2"/>
    <w:rsid w:val="00E74CEA"/>
    <w:rsid w:val="00E77A9A"/>
    <w:rsid w:val="00E77B9F"/>
    <w:rsid w:val="00E77E91"/>
    <w:rsid w:val="00E81AE2"/>
    <w:rsid w:val="00E848D5"/>
    <w:rsid w:val="00E84B2F"/>
    <w:rsid w:val="00E85533"/>
    <w:rsid w:val="00E85AF2"/>
    <w:rsid w:val="00E865F6"/>
    <w:rsid w:val="00E90F48"/>
    <w:rsid w:val="00E9378B"/>
    <w:rsid w:val="00EA0348"/>
    <w:rsid w:val="00EA107F"/>
    <w:rsid w:val="00EA1DF4"/>
    <w:rsid w:val="00EA6C4C"/>
    <w:rsid w:val="00EB0EBD"/>
    <w:rsid w:val="00EB29DF"/>
    <w:rsid w:val="00EB2F98"/>
    <w:rsid w:val="00EB3187"/>
    <w:rsid w:val="00EB3F0C"/>
    <w:rsid w:val="00EB4411"/>
    <w:rsid w:val="00EB4904"/>
    <w:rsid w:val="00EB4D60"/>
    <w:rsid w:val="00EB5DE5"/>
    <w:rsid w:val="00EC22ED"/>
    <w:rsid w:val="00EC279E"/>
    <w:rsid w:val="00EC2DA7"/>
    <w:rsid w:val="00EC2F55"/>
    <w:rsid w:val="00ED1C9C"/>
    <w:rsid w:val="00ED2DD9"/>
    <w:rsid w:val="00ED338F"/>
    <w:rsid w:val="00ED3EE8"/>
    <w:rsid w:val="00ED4598"/>
    <w:rsid w:val="00ED4C30"/>
    <w:rsid w:val="00ED618B"/>
    <w:rsid w:val="00EE19BD"/>
    <w:rsid w:val="00EE1A0A"/>
    <w:rsid w:val="00EE2669"/>
    <w:rsid w:val="00EE2835"/>
    <w:rsid w:val="00EE4093"/>
    <w:rsid w:val="00EE4587"/>
    <w:rsid w:val="00EF20D3"/>
    <w:rsid w:val="00EF2A10"/>
    <w:rsid w:val="00EF39E7"/>
    <w:rsid w:val="00EF4131"/>
    <w:rsid w:val="00EF758E"/>
    <w:rsid w:val="00F01AAD"/>
    <w:rsid w:val="00F01E81"/>
    <w:rsid w:val="00F07040"/>
    <w:rsid w:val="00F07095"/>
    <w:rsid w:val="00F11818"/>
    <w:rsid w:val="00F11D2F"/>
    <w:rsid w:val="00F14A38"/>
    <w:rsid w:val="00F14CB7"/>
    <w:rsid w:val="00F159CA"/>
    <w:rsid w:val="00F17129"/>
    <w:rsid w:val="00F1738D"/>
    <w:rsid w:val="00F20921"/>
    <w:rsid w:val="00F22D11"/>
    <w:rsid w:val="00F23F1F"/>
    <w:rsid w:val="00F249F8"/>
    <w:rsid w:val="00F25080"/>
    <w:rsid w:val="00F25860"/>
    <w:rsid w:val="00F27108"/>
    <w:rsid w:val="00F276F0"/>
    <w:rsid w:val="00F27A21"/>
    <w:rsid w:val="00F305CF"/>
    <w:rsid w:val="00F318A1"/>
    <w:rsid w:val="00F355A1"/>
    <w:rsid w:val="00F3664A"/>
    <w:rsid w:val="00F36AD3"/>
    <w:rsid w:val="00F370F7"/>
    <w:rsid w:val="00F411E5"/>
    <w:rsid w:val="00F42216"/>
    <w:rsid w:val="00F4236D"/>
    <w:rsid w:val="00F4243B"/>
    <w:rsid w:val="00F45B19"/>
    <w:rsid w:val="00F45CAB"/>
    <w:rsid w:val="00F46513"/>
    <w:rsid w:val="00F46529"/>
    <w:rsid w:val="00F47A2F"/>
    <w:rsid w:val="00F5071F"/>
    <w:rsid w:val="00F50F0E"/>
    <w:rsid w:val="00F54CCA"/>
    <w:rsid w:val="00F56C38"/>
    <w:rsid w:val="00F57049"/>
    <w:rsid w:val="00F571D1"/>
    <w:rsid w:val="00F5725B"/>
    <w:rsid w:val="00F577FB"/>
    <w:rsid w:val="00F57E09"/>
    <w:rsid w:val="00F60B40"/>
    <w:rsid w:val="00F62B59"/>
    <w:rsid w:val="00F63374"/>
    <w:rsid w:val="00F650B5"/>
    <w:rsid w:val="00F67295"/>
    <w:rsid w:val="00F70510"/>
    <w:rsid w:val="00F70BC7"/>
    <w:rsid w:val="00F725D2"/>
    <w:rsid w:val="00F72AF5"/>
    <w:rsid w:val="00F72FE2"/>
    <w:rsid w:val="00F732CF"/>
    <w:rsid w:val="00F75C47"/>
    <w:rsid w:val="00F77BF5"/>
    <w:rsid w:val="00F80373"/>
    <w:rsid w:val="00F81102"/>
    <w:rsid w:val="00F821A6"/>
    <w:rsid w:val="00F8343B"/>
    <w:rsid w:val="00F84066"/>
    <w:rsid w:val="00F84101"/>
    <w:rsid w:val="00F84FBD"/>
    <w:rsid w:val="00F85CE3"/>
    <w:rsid w:val="00F86C00"/>
    <w:rsid w:val="00F87ADD"/>
    <w:rsid w:val="00F87B52"/>
    <w:rsid w:val="00F9225E"/>
    <w:rsid w:val="00F93347"/>
    <w:rsid w:val="00F95D4C"/>
    <w:rsid w:val="00FA077D"/>
    <w:rsid w:val="00FA140B"/>
    <w:rsid w:val="00FA2BA8"/>
    <w:rsid w:val="00FA2BC6"/>
    <w:rsid w:val="00FA4E0A"/>
    <w:rsid w:val="00FB01FB"/>
    <w:rsid w:val="00FB2326"/>
    <w:rsid w:val="00FB3DA7"/>
    <w:rsid w:val="00FB53C9"/>
    <w:rsid w:val="00FB67A2"/>
    <w:rsid w:val="00FB74D4"/>
    <w:rsid w:val="00FC04A5"/>
    <w:rsid w:val="00FC08ED"/>
    <w:rsid w:val="00FC10C1"/>
    <w:rsid w:val="00FC1114"/>
    <w:rsid w:val="00FC20FF"/>
    <w:rsid w:val="00FC24B2"/>
    <w:rsid w:val="00FC3901"/>
    <w:rsid w:val="00FC3B76"/>
    <w:rsid w:val="00FC5093"/>
    <w:rsid w:val="00FC535D"/>
    <w:rsid w:val="00FC67EF"/>
    <w:rsid w:val="00FD0250"/>
    <w:rsid w:val="00FD1CB9"/>
    <w:rsid w:val="00FD2390"/>
    <w:rsid w:val="00FD35DA"/>
    <w:rsid w:val="00FD4590"/>
    <w:rsid w:val="00FD4C6D"/>
    <w:rsid w:val="00FD4D57"/>
    <w:rsid w:val="00FD5347"/>
    <w:rsid w:val="00FD5690"/>
    <w:rsid w:val="00FD6167"/>
    <w:rsid w:val="00FD6C75"/>
    <w:rsid w:val="00FD73F4"/>
    <w:rsid w:val="00FE2567"/>
    <w:rsid w:val="00FE44DE"/>
    <w:rsid w:val="00FE5561"/>
    <w:rsid w:val="00FE5D11"/>
    <w:rsid w:val="00FE7056"/>
    <w:rsid w:val="00FF2182"/>
    <w:rsid w:val="00FF2733"/>
    <w:rsid w:val="00FF45DB"/>
    <w:rsid w:val="00FF4B61"/>
    <w:rsid w:val="00FF5469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9B4C5"/>
  <w15:docId w15:val="{7BF57C1F-B3F7-4F25-B4ED-95137582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CD58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uiPriority w:val="3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rsid w:val="005A091F"/>
    <w:rPr>
      <w:sz w:val="16"/>
      <w:szCs w:val="16"/>
    </w:rPr>
  </w:style>
  <w:style w:type="paragraph" w:styleId="af">
    <w:name w:val="annotation text"/>
    <w:basedOn w:val="a7"/>
    <w:link w:val="af0"/>
    <w:uiPriority w:val="99"/>
    <w:rsid w:val="005A091F"/>
  </w:style>
  <w:style w:type="character" w:customStyle="1" w:styleId="af0">
    <w:name w:val="Текст примечания Знак"/>
    <w:basedOn w:val="a8"/>
    <w:link w:val="af"/>
    <w:uiPriority w:val="99"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aliases w:val="Гл. Многоуровневый,Раздел"/>
    <w:basedOn w:val="a7"/>
    <w:link w:val="af4"/>
    <w:uiPriority w:val="3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3C6112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color w:val="FF0000"/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uiPriority w:val="99"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uiPriority w:val="99"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Заголовок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character" w:customStyle="1" w:styleId="af4">
    <w:name w:val="Абзац списка Знак"/>
    <w:aliases w:val="Гл. Многоуровневый Знак,Раздел Знак"/>
    <w:basedOn w:val="a8"/>
    <w:link w:val="af3"/>
    <w:uiPriority w:val="34"/>
    <w:rsid w:val="008C0EE1"/>
    <w:rPr>
      <w:rFonts w:ascii="Times New Roman" w:eastAsia="Times New Roman" w:hAnsi="Times New Roman"/>
      <w:sz w:val="24"/>
      <w:szCs w:val="24"/>
    </w:rPr>
  </w:style>
  <w:style w:type="paragraph" w:styleId="affffff5">
    <w:name w:val="endnote text"/>
    <w:basedOn w:val="a7"/>
    <w:link w:val="affffff6"/>
    <w:uiPriority w:val="99"/>
    <w:semiHidden/>
    <w:unhideWhenUsed/>
    <w:rsid w:val="00447F5A"/>
    <w:rPr>
      <w:sz w:val="20"/>
      <w:szCs w:val="20"/>
    </w:rPr>
  </w:style>
  <w:style w:type="character" w:customStyle="1" w:styleId="affffff6">
    <w:name w:val="Текст концевой сноски Знак"/>
    <w:basedOn w:val="a8"/>
    <w:link w:val="affffff5"/>
    <w:uiPriority w:val="99"/>
    <w:semiHidden/>
    <w:rsid w:val="00447F5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DE245-F456-4460-8837-60A36FE0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Форма_НМД_Регламент.dot</Template>
  <TotalTime>65</TotalTime>
  <Pages>21</Pages>
  <Words>6890</Words>
  <Characters>39275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46073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Попиков Алексей С.</dc:creator>
  <cp:lastModifiedBy>Попиков Алексей Сергеевич</cp:lastModifiedBy>
  <cp:revision>8</cp:revision>
  <cp:lastPrinted>2017-08-22T14:53:00Z</cp:lastPrinted>
  <dcterms:created xsi:type="dcterms:W3CDTF">2020-04-24T06:53:00Z</dcterms:created>
  <dcterms:modified xsi:type="dcterms:W3CDTF">2020-04-27T10:43:00Z</dcterms:modified>
</cp:coreProperties>
</file>